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A53C0" w14:textId="77777777" w:rsidR="00CD29D5" w:rsidRPr="0031246F" w:rsidRDefault="00CD29D5" w:rsidP="00CD29D5">
      <w:pPr>
        <w:rPr>
          <w:sz w:val="2"/>
        </w:rPr>
      </w:pPr>
    </w:p>
    <w:tbl>
      <w:tblPr>
        <w:tblStyle w:val="Tabellenraster"/>
        <w:tblW w:w="0" w:type="auto"/>
        <w:tblLook w:val="04A0" w:firstRow="1" w:lastRow="0" w:firstColumn="1" w:lastColumn="0" w:noHBand="0" w:noVBand="1"/>
      </w:tblPr>
      <w:tblGrid>
        <w:gridCol w:w="2547"/>
        <w:gridCol w:w="6515"/>
      </w:tblGrid>
      <w:tr w:rsidR="00CD29D5" w14:paraId="2B158EF2" w14:textId="77777777" w:rsidTr="00351FCC">
        <w:trPr>
          <w:trHeight w:val="887"/>
        </w:trPr>
        <w:tc>
          <w:tcPr>
            <w:tcW w:w="2547" w:type="dxa"/>
          </w:tcPr>
          <w:p w14:paraId="593BD054" w14:textId="77777777" w:rsidR="00CD29D5" w:rsidRDefault="00CD29D5" w:rsidP="00351FCC"/>
          <w:p w14:paraId="66B40FB7" w14:textId="77777777" w:rsidR="00CD29D5" w:rsidRPr="00B62116" w:rsidRDefault="00CD29D5" w:rsidP="00351FCC">
            <w:pPr>
              <w:rPr>
                <w:b/>
              </w:rPr>
            </w:pPr>
            <w:r w:rsidRPr="00B62116">
              <w:rPr>
                <w:b/>
              </w:rPr>
              <w:t xml:space="preserve">Bewerber bzw. </w:t>
            </w:r>
          </w:p>
          <w:p w14:paraId="24CBBA38" w14:textId="77777777" w:rsidR="00CD29D5" w:rsidRDefault="00CD29D5" w:rsidP="00351FCC">
            <w:r w:rsidRPr="00B62116">
              <w:rPr>
                <w:b/>
              </w:rPr>
              <w:t>Bewerbergemeinschaft</w:t>
            </w:r>
          </w:p>
        </w:tc>
        <w:sdt>
          <w:sdtPr>
            <w:id w:val="1312905376"/>
            <w:placeholder>
              <w:docPart w:val="E2E656CC2A6D4EECB44C6631F1EE0C6D"/>
            </w:placeholder>
            <w:showingPlcHdr/>
          </w:sdtPr>
          <w:sdtEndPr/>
          <w:sdtContent>
            <w:tc>
              <w:tcPr>
                <w:tcW w:w="6515" w:type="dxa"/>
                <w:vAlign w:val="center"/>
              </w:tcPr>
              <w:p w14:paraId="36B3CEE9" w14:textId="77777777" w:rsidR="00CD29D5" w:rsidRDefault="00CD29D5" w:rsidP="00351FCC">
                <w:r w:rsidRPr="00442F60">
                  <w:rPr>
                    <w:rStyle w:val="Platzhaltertext"/>
                    <w:color w:val="808080" w:themeColor="background1" w:themeShade="80"/>
                    <w:highlight w:val="lightGray"/>
                  </w:rPr>
                  <w:t>...</w:t>
                </w:r>
              </w:p>
            </w:tc>
          </w:sdtContent>
        </w:sdt>
      </w:tr>
    </w:tbl>
    <w:p w14:paraId="7519ACA2" w14:textId="77777777" w:rsidR="00CD29D5" w:rsidRDefault="00CD29D5" w:rsidP="00CD29D5"/>
    <w:p w14:paraId="7500B111" w14:textId="77777777" w:rsidR="00E45AE1" w:rsidRDefault="00E45AE1" w:rsidP="00E45AE1">
      <w:r>
        <w:t xml:space="preserve">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 </w:t>
      </w:r>
    </w:p>
    <w:p w14:paraId="3695E0DF" w14:textId="77777777" w:rsidR="00E45AE1" w:rsidRDefault="00E45AE1" w:rsidP="00E45AE1"/>
    <w:p w14:paraId="2EE0A30E" w14:textId="77777777" w:rsidR="00E45AE1" w:rsidRDefault="00E45AE1" w:rsidP="00E45AE1">
      <w:r>
        <w:t xml:space="preserve">Ein Bezug zu Russland im Sinne der Vorschrift besteht </w:t>
      </w:r>
    </w:p>
    <w:p w14:paraId="7ADC13F8" w14:textId="77777777" w:rsidR="00E45AE1" w:rsidRDefault="00E45AE1" w:rsidP="00E45AE1">
      <w:pPr>
        <w:pStyle w:val="Listenabsatz"/>
        <w:numPr>
          <w:ilvl w:val="0"/>
          <w:numId w:val="1"/>
        </w:numPr>
      </w:pPr>
      <w:r>
        <w:t xml:space="preserve">durch die russische Staatsangehörigkeit des Bewerbers/Bieters oder die Niederlassung des Bewerbers/Bieters in Russland, </w:t>
      </w:r>
    </w:p>
    <w:p w14:paraId="67F700A9" w14:textId="77777777" w:rsidR="00E45AE1" w:rsidRDefault="00E45AE1" w:rsidP="00E45AE1">
      <w:pPr>
        <w:pStyle w:val="Listenabsatz"/>
      </w:pPr>
    </w:p>
    <w:p w14:paraId="09E13F12" w14:textId="77777777" w:rsidR="00E45AE1" w:rsidRDefault="00E45AE1" w:rsidP="00E45AE1">
      <w:pPr>
        <w:pStyle w:val="Listenabsatz"/>
        <w:numPr>
          <w:ilvl w:val="0"/>
          <w:numId w:val="1"/>
        </w:numPr>
      </w:pPr>
      <w:r>
        <w:t xml:space="preserve">durch die Beteiligung einer natürlichen Person oder eines Unternehmens, auf die eines der Kriterien nach Buchstabe a zutrifft, am Bewerber/Bieter über das Halten von Anteilen im Umfang von mehr als 50 Prozent, </w:t>
      </w:r>
    </w:p>
    <w:p w14:paraId="213D49B1" w14:textId="77777777" w:rsidR="00E45AE1" w:rsidRDefault="00E45AE1" w:rsidP="00E45AE1"/>
    <w:p w14:paraId="4740CEF6" w14:textId="77777777" w:rsidR="00E45AE1" w:rsidRDefault="00E45AE1" w:rsidP="00E45AE1">
      <w:pPr>
        <w:pStyle w:val="Listenabsatz"/>
        <w:numPr>
          <w:ilvl w:val="0"/>
          <w:numId w:val="1"/>
        </w:numPr>
      </w:pPr>
      <w:r>
        <w:t xml:space="preserve">durch das Handeln der Bewerber/Bieter im Namen oder auf Anweisung von Personen oder Unternehmen, auf die die Kriterien der Buchstaben a und/oder b zutreffen. </w:t>
      </w:r>
    </w:p>
    <w:p w14:paraId="1C508E08" w14:textId="77777777" w:rsidR="00E45AE1" w:rsidRDefault="00E45AE1" w:rsidP="00E45AE1"/>
    <w:p w14:paraId="59659A80" w14:textId="77777777" w:rsidR="00E45AE1" w:rsidRDefault="00E45AE1" w:rsidP="00E45AE1">
      <w:r>
        <w:t xml:space="preserve">Ich/Wir erkläre(n), dass für mein/unser Unternehmen keiner der in den Buchstaben a) bis c) genannten Fälle zutrifft. </w:t>
      </w:r>
    </w:p>
    <w:p w14:paraId="29E51949" w14:textId="77777777" w:rsidR="00E45AE1" w:rsidRDefault="00E45AE1" w:rsidP="00E45AE1"/>
    <w:p w14:paraId="5507D7DD" w14:textId="77777777" w:rsidR="00E45AE1" w:rsidRDefault="00E45AE1" w:rsidP="00E45AE1">
      <w:r>
        <w:t xml:space="preserve">Ich/Wir erkläre(n), dass ich/wir zur Ausführung des Auftrags für Teile der Leistung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635"/>
      </w:tblGrid>
      <w:tr w:rsidR="00E45AE1" w14:paraId="44D9241F" w14:textId="77777777" w:rsidTr="00235147">
        <w:sdt>
          <w:sdtPr>
            <w:id w:val="1094357717"/>
            <w14:checkbox>
              <w14:checked w14:val="0"/>
              <w14:checkedState w14:val="2612" w14:font="MS Gothic"/>
              <w14:uncheckedState w14:val="2610" w14:font="MS Gothic"/>
            </w14:checkbox>
          </w:sdtPr>
          <w:sdtEndPr/>
          <w:sdtContent>
            <w:tc>
              <w:tcPr>
                <w:tcW w:w="426" w:type="dxa"/>
                <w:vAlign w:val="center"/>
              </w:tcPr>
              <w:p w14:paraId="28F12B07" w14:textId="77777777" w:rsidR="00E45AE1" w:rsidRDefault="00E45AE1" w:rsidP="00235147">
                <w:pPr>
                  <w:jc w:val="center"/>
                </w:pPr>
                <w:r>
                  <w:rPr>
                    <w:rFonts w:ascii="MS Gothic" w:eastAsia="MS Gothic" w:hAnsi="MS Gothic" w:hint="eastAsia"/>
                  </w:rPr>
                  <w:t>☐</w:t>
                </w:r>
              </w:p>
            </w:tc>
          </w:sdtContent>
        </w:sdt>
        <w:tc>
          <w:tcPr>
            <w:tcW w:w="8635" w:type="dxa"/>
          </w:tcPr>
          <w:p w14:paraId="470C7B0B" w14:textId="77777777" w:rsidR="00E45AE1" w:rsidRDefault="00E45AE1" w:rsidP="00B4182F">
            <w:r>
              <w:t xml:space="preserve">nicht die Kapazitäten der in den Buchstaben a) bis c) genannten Personen oder Unternehmen in Anspruch nehmen werde(n) / genommen habe(n) (Eignungsleihe). </w:t>
            </w:r>
          </w:p>
        </w:tc>
      </w:tr>
      <w:tr w:rsidR="00E45AE1" w14:paraId="25C388C9" w14:textId="77777777" w:rsidTr="00235147">
        <w:tc>
          <w:tcPr>
            <w:tcW w:w="426" w:type="dxa"/>
            <w:vAlign w:val="center"/>
          </w:tcPr>
          <w:p w14:paraId="594B8BE8" w14:textId="77777777" w:rsidR="00E45AE1" w:rsidRDefault="00E45AE1" w:rsidP="00235147">
            <w:pPr>
              <w:jc w:val="center"/>
            </w:pPr>
          </w:p>
        </w:tc>
        <w:tc>
          <w:tcPr>
            <w:tcW w:w="8635" w:type="dxa"/>
          </w:tcPr>
          <w:p w14:paraId="42432A88" w14:textId="77777777" w:rsidR="00E45AE1" w:rsidRDefault="00E45AE1" w:rsidP="00B4182F"/>
        </w:tc>
      </w:tr>
      <w:tr w:rsidR="00E45AE1" w14:paraId="77AD250E" w14:textId="77777777" w:rsidTr="00235147">
        <w:sdt>
          <w:sdtPr>
            <w:id w:val="1269426629"/>
            <w14:checkbox>
              <w14:checked w14:val="0"/>
              <w14:checkedState w14:val="2612" w14:font="MS Gothic"/>
              <w14:uncheckedState w14:val="2610" w14:font="MS Gothic"/>
            </w14:checkbox>
          </w:sdtPr>
          <w:sdtEndPr/>
          <w:sdtContent>
            <w:tc>
              <w:tcPr>
                <w:tcW w:w="426" w:type="dxa"/>
                <w:vAlign w:val="center"/>
              </w:tcPr>
              <w:p w14:paraId="596357A4" w14:textId="77777777" w:rsidR="00E45AE1" w:rsidRDefault="00E45AE1" w:rsidP="00235147">
                <w:pPr>
                  <w:jc w:val="center"/>
                </w:pPr>
                <w:r>
                  <w:rPr>
                    <w:rFonts w:ascii="MS Gothic" w:eastAsia="MS Gothic" w:hAnsi="MS Gothic" w:hint="eastAsia"/>
                  </w:rPr>
                  <w:t>☐</w:t>
                </w:r>
              </w:p>
            </w:tc>
          </w:sdtContent>
        </w:sdt>
        <w:tc>
          <w:tcPr>
            <w:tcW w:w="8635" w:type="dxa"/>
          </w:tcPr>
          <w:p w14:paraId="53261980" w14:textId="77777777" w:rsidR="00E45AE1" w:rsidRDefault="00E45AE1" w:rsidP="00B4182F">
            <w:r>
              <w:t>folgende Kapazitäten der in den Buchstaben a) bis c) genannten Personen oder Unternehmen in Anspruch nehmen werde(n) / genommen habe(n (Eignungsleihe):</w:t>
            </w:r>
          </w:p>
        </w:tc>
      </w:tr>
    </w:tbl>
    <w:p w14:paraId="487376F5" w14:textId="77777777" w:rsidR="00E45AE1" w:rsidRPr="00E45AE1" w:rsidRDefault="00E45AE1" w:rsidP="00E45AE1">
      <w:pPr>
        <w:rPr>
          <w:sz w:val="2"/>
          <w:szCs w:val="2"/>
        </w:rPr>
      </w:pP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785"/>
      </w:tblGrid>
      <w:tr w:rsidR="00E45AE1" w14:paraId="76BF3E1D" w14:textId="77777777" w:rsidTr="00235147">
        <w:sdt>
          <w:sdtPr>
            <w:id w:val="641159983"/>
            <w14:checkbox>
              <w14:checked w14:val="0"/>
              <w14:checkedState w14:val="2612" w14:font="MS Gothic"/>
              <w14:uncheckedState w14:val="2610" w14:font="MS Gothic"/>
            </w14:checkbox>
          </w:sdtPr>
          <w:sdtEndPr/>
          <w:sdtContent>
            <w:tc>
              <w:tcPr>
                <w:tcW w:w="567" w:type="dxa"/>
                <w:vAlign w:val="center"/>
              </w:tcPr>
              <w:p w14:paraId="10A76C00" w14:textId="77777777" w:rsidR="00E45AE1" w:rsidRDefault="00E45AE1" w:rsidP="00235147">
                <w:pPr>
                  <w:jc w:val="center"/>
                </w:pPr>
                <w:r>
                  <w:rPr>
                    <w:rFonts w:ascii="MS Gothic" w:eastAsia="MS Gothic" w:hAnsi="MS Gothic" w:hint="eastAsia"/>
                  </w:rPr>
                  <w:t>☐</w:t>
                </w:r>
              </w:p>
            </w:tc>
          </w:sdtContent>
        </w:sdt>
        <w:tc>
          <w:tcPr>
            <w:tcW w:w="7785" w:type="dxa"/>
          </w:tcPr>
          <w:p w14:paraId="01E6EB0F" w14:textId="77777777" w:rsidR="00235147" w:rsidRDefault="00235147" w:rsidP="00235147">
            <w:r>
              <w:t xml:space="preserve">Die Leistungen keines Eignungsverleihers überschreiten zehn Prozent der </w:t>
            </w:r>
          </w:p>
          <w:p w14:paraId="12D454A0" w14:textId="77777777" w:rsidR="00E45AE1" w:rsidRDefault="00235147" w:rsidP="00B4182F">
            <w:r>
              <w:t xml:space="preserve">Auftragssumme. </w:t>
            </w:r>
          </w:p>
        </w:tc>
      </w:tr>
      <w:tr w:rsidR="00235147" w14:paraId="05D0D1E8" w14:textId="77777777" w:rsidTr="00235147">
        <w:tc>
          <w:tcPr>
            <w:tcW w:w="567" w:type="dxa"/>
            <w:vAlign w:val="center"/>
          </w:tcPr>
          <w:p w14:paraId="21BED406" w14:textId="77777777" w:rsidR="00235147" w:rsidRDefault="00235147" w:rsidP="00235147">
            <w:pPr>
              <w:jc w:val="center"/>
            </w:pPr>
          </w:p>
        </w:tc>
        <w:tc>
          <w:tcPr>
            <w:tcW w:w="7785" w:type="dxa"/>
          </w:tcPr>
          <w:p w14:paraId="30D8BCD4" w14:textId="77777777" w:rsidR="00235147" w:rsidRDefault="00235147" w:rsidP="00235147"/>
        </w:tc>
      </w:tr>
      <w:tr w:rsidR="00235147" w14:paraId="200A029E" w14:textId="77777777" w:rsidTr="00235147">
        <w:sdt>
          <w:sdtPr>
            <w:id w:val="-1910529743"/>
            <w14:checkbox>
              <w14:checked w14:val="0"/>
              <w14:checkedState w14:val="2612" w14:font="MS Gothic"/>
              <w14:uncheckedState w14:val="2610" w14:font="MS Gothic"/>
            </w14:checkbox>
          </w:sdtPr>
          <w:sdtEndPr/>
          <w:sdtContent>
            <w:tc>
              <w:tcPr>
                <w:tcW w:w="567" w:type="dxa"/>
                <w:vAlign w:val="center"/>
              </w:tcPr>
              <w:p w14:paraId="3711704C" w14:textId="77777777" w:rsidR="00235147" w:rsidRDefault="00235147" w:rsidP="00235147">
                <w:pPr>
                  <w:jc w:val="center"/>
                </w:pPr>
                <w:r>
                  <w:rPr>
                    <w:rFonts w:ascii="MS Gothic" w:eastAsia="MS Gothic" w:hAnsi="MS Gothic" w:hint="eastAsia"/>
                  </w:rPr>
                  <w:t>☐</w:t>
                </w:r>
              </w:p>
            </w:tc>
          </w:sdtContent>
        </w:sdt>
        <w:tc>
          <w:tcPr>
            <w:tcW w:w="7785" w:type="dxa"/>
          </w:tcPr>
          <w:p w14:paraId="330DE43C" w14:textId="77777777" w:rsidR="00235147" w:rsidRDefault="00235147" w:rsidP="00235147">
            <w:r>
              <w:t xml:space="preserve">Die Beauftragung ist aufgrund einer Ausnahme (Artikel 5k Absatz 2 der </w:t>
            </w:r>
          </w:p>
          <w:p w14:paraId="36F9965B" w14:textId="77777777" w:rsidR="00235147" w:rsidRDefault="00235147" w:rsidP="00235147">
            <w:r>
              <w:t xml:space="preserve">Verordnung (EU) 2022/576) zulässig. </w:t>
            </w:r>
          </w:p>
        </w:tc>
      </w:tr>
    </w:tbl>
    <w:p w14:paraId="3B132DE8" w14:textId="77777777" w:rsidR="00E45AE1" w:rsidRDefault="00E45AE1" w:rsidP="00E45AE1"/>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635"/>
      </w:tblGrid>
      <w:tr w:rsidR="00235147" w14:paraId="6A530F4C" w14:textId="77777777" w:rsidTr="00B4182F">
        <w:tc>
          <w:tcPr>
            <w:tcW w:w="426" w:type="dxa"/>
            <w:vAlign w:val="center"/>
          </w:tcPr>
          <w:p w14:paraId="69D4F432" w14:textId="77777777" w:rsidR="00235147" w:rsidRDefault="004F02FE" w:rsidP="00B4182F">
            <w:pPr>
              <w:jc w:val="center"/>
            </w:pPr>
            <w:sdt>
              <w:sdtPr>
                <w:id w:val="929248592"/>
                <w14:checkbox>
                  <w14:checked w14:val="0"/>
                  <w14:checkedState w14:val="2612" w14:font="MS Gothic"/>
                  <w14:uncheckedState w14:val="2610" w14:font="MS Gothic"/>
                </w14:checkbox>
              </w:sdtPr>
              <w:sdtEndPr/>
              <w:sdtContent>
                <w:r w:rsidR="00235147">
                  <w:rPr>
                    <w:rFonts w:ascii="MS Gothic" w:eastAsia="MS Gothic" w:hAnsi="MS Gothic" w:hint="eastAsia"/>
                  </w:rPr>
                  <w:t>☐</w:t>
                </w:r>
              </w:sdtContent>
            </w:sdt>
          </w:p>
        </w:tc>
        <w:tc>
          <w:tcPr>
            <w:tcW w:w="8635" w:type="dxa"/>
          </w:tcPr>
          <w:p w14:paraId="29A916FB" w14:textId="77777777" w:rsidR="00235147" w:rsidRDefault="00235147" w:rsidP="00235147">
            <w:r>
              <w:t xml:space="preserve">keine der in den Buchstaben a) bis c) genannten Personen oder Unternehmen als </w:t>
            </w:r>
          </w:p>
          <w:p w14:paraId="56E3557A" w14:textId="77777777" w:rsidR="00235147" w:rsidRDefault="00235147" w:rsidP="00235147">
            <w:r>
              <w:t>Nachunternehmen beauftrage(n) / beauftragt habe(n).</w:t>
            </w:r>
          </w:p>
        </w:tc>
      </w:tr>
      <w:tr w:rsidR="00ED4703" w14:paraId="615A143F" w14:textId="77777777" w:rsidTr="00B4182F">
        <w:tc>
          <w:tcPr>
            <w:tcW w:w="426" w:type="dxa"/>
            <w:vAlign w:val="center"/>
          </w:tcPr>
          <w:p w14:paraId="0F7EB89E" w14:textId="77777777" w:rsidR="00ED4703" w:rsidRDefault="00ED4703" w:rsidP="00B4182F">
            <w:pPr>
              <w:jc w:val="center"/>
            </w:pPr>
          </w:p>
        </w:tc>
        <w:tc>
          <w:tcPr>
            <w:tcW w:w="8635" w:type="dxa"/>
          </w:tcPr>
          <w:p w14:paraId="0B7D4F5B" w14:textId="77777777" w:rsidR="00ED4703" w:rsidRDefault="00ED4703" w:rsidP="00235147"/>
        </w:tc>
      </w:tr>
      <w:tr w:rsidR="00235147" w14:paraId="51F4C475" w14:textId="77777777" w:rsidTr="00B4182F">
        <w:tc>
          <w:tcPr>
            <w:tcW w:w="426" w:type="dxa"/>
            <w:vAlign w:val="center"/>
          </w:tcPr>
          <w:p w14:paraId="57C7ABF2" w14:textId="77777777" w:rsidR="00235147" w:rsidRDefault="004F02FE" w:rsidP="00B4182F">
            <w:pPr>
              <w:jc w:val="center"/>
            </w:pPr>
            <w:sdt>
              <w:sdtPr>
                <w:id w:val="-967740387"/>
                <w14:checkbox>
                  <w14:checked w14:val="0"/>
                  <w14:checkedState w14:val="2612" w14:font="MS Gothic"/>
                  <w14:uncheckedState w14:val="2610" w14:font="MS Gothic"/>
                </w14:checkbox>
              </w:sdtPr>
              <w:sdtEndPr/>
              <w:sdtContent>
                <w:r w:rsidR="00235147">
                  <w:rPr>
                    <w:rFonts w:ascii="MS Gothic" w:eastAsia="MS Gothic" w:hAnsi="MS Gothic" w:hint="eastAsia"/>
                  </w:rPr>
                  <w:t>☐</w:t>
                </w:r>
              </w:sdtContent>
            </w:sdt>
          </w:p>
        </w:tc>
        <w:tc>
          <w:tcPr>
            <w:tcW w:w="8635" w:type="dxa"/>
          </w:tcPr>
          <w:p w14:paraId="221C54CF" w14:textId="77777777" w:rsidR="00235147" w:rsidRDefault="00235147" w:rsidP="00235147">
            <w:r>
              <w:t xml:space="preserve">folgende der in den Buchstaben a) bis c) genannten Personen oder Unternehmen als </w:t>
            </w:r>
          </w:p>
          <w:p w14:paraId="33EE4046" w14:textId="77777777" w:rsidR="00235147" w:rsidRDefault="00235147" w:rsidP="00235147">
            <w:r>
              <w:t>Nachunternehmen beauftragen werde(n) / beauftragt habe(n).:</w:t>
            </w:r>
          </w:p>
          <w:sdt>
            <w:sdtPr>
              <w:id w:val="661048478"/>
              <w:placeholder>
                <w:docPart w:val="CD6B47579E0B42B798BB8B3A8F1D59FA"/>
              </w:placeholder>
              <w:showingPlcHdr/>
            </w:sdtPr>
            <w:sdtEndPr/>
            <w:sdtContent>
              <w:p w14:paraId="56248450" w14:textId="77777777" w:rsidR="00235147" w:rsidRDefault="00235147" w:rsidP="00235147">
                <w:r w:rsidRPr="00442F60">
                  <w:rPr>
                    <w:rStyle w:val="Platzhaltertext"/>
                    <w:color w:val="808080" w:themeColor="background1" w:themeShade="80"/>
                    <w:highlight w:val="lightGray"/>
                  </w:rPr>
                  <w:t>...</w:t>
                </w:r>
              </w:p>
            </w:sdtContent>
          </w:sdt>
        </w:tc>
      </w:tr>
    </w:tbl>
    <w:p w14:paraId="36219CB6" w14:textId="77777777" w:rsidR="00E45AE1" w:rsidRPr="00235147" w:rsidRDefault="00E45AE1" w:rsidP="00235147">
      <w:pPr>
        <w:jc w:val="both"/>
        <w:rPr>
          <w:sz w:val="2"/>
          <w:szCs w:val="2"/>
        </w:rPr>
      </w:pP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785"/>
      </w:tblGrid>
      <w:tr w:rsidR="00235147" w14:paraId="45288C8E" w14:textId="77777777" w:rsidTr="00B4182F">
        <w:sdt>
          <w:sdtPr>
            <w:id w:val="1537476833"/>
            <w14:checkbox>
              <w14:checked w14:val="0"/>
              <w14:checkedState w14:val="2612" w14:font="MS Gothic"/>
              <w14:uncheckedState w14:val="2610" w14:font="MS Gothic"/>
            </w14:checkbox>
          </w:sdtPr>
          <w:sdtEndPr/>
          <w:sdtContent>
            <w:tc>
              <w:tcPr>
                <w:tcW w:w="567" w:type="dxa"/>
                <w:vAlign w:val="center"/>
              </w:tcPr>
              <w:p w14:paraId="4285D4A6" w14:textId="77777777" w:rsidR="00235147" w:rsidRDefault="00235147" w:rsidP="00B4182F">
                <w:pPr>
                  <w:jc w:val="center"/>
                </w:pPr>
                <w:r>
                  <w:rPr>
                    <w:rFonts w:ascii="MS Gothic" w:eastAsia="MS Gothic" w:hAnsi="MS Gothic" w:hint="eastAsia"/>
                  </w:rPr>
                  <w:t>☐</w:t>
                </w:r>
              </w:p>
            </w:tc>
          </w:sdtContent>
        </w:sdt>
        <w:tc>
          <w:tcPr>
            <w:tcW w:w="7785" w:type="dxa"/>
          </w:tcPr>
          <w:p w14:paraId="233BB8AD" w14:textId="77777777" w:rsidR="00235147" w:rsidRDefault="00235147" w:rsidP="00B4182F">
            <w:r>
              <w:t xml:space="preserve">Die Leistungen keines Nachunternehmers überschreiten zehn Prozent der Auftragssumme. </w:t>
            </w:r>
          </w:p>
        </w:tc>
      </w:tr>
      <w:tr w:rsidR="00235147" w14:paraId="58DE03F8" w14:textId="77777777" w:rsidTr="00B4182F">
        <w:tc>
          <w:tcPr>
            <w:tcW w:w="567" w:type="dxa"/>
            <w:vAlign w:val="center"/>
          </w:tcPr>
          <w:p w14:paraId="3FA4F6E8" w14:textId="77777777" w:rsidR="00235147" w:rsidRDefault="00235147" w:rsidP="00B4182F">
            <w:pPr>
              <w:jc w:val="center"/>
            </w:pPr>
          </w:p>
        </w:tc>
        <w:tc>
          <w:tcPr>
            <w:tcW w:w="7785" w:type="dxa"/>
          </w:tcPr>
          <w:p w14:paraId="36A0FB86" w14:textId="77777777" w:rsidR="00235147" w:rsidRDefault="00235147" w:rsidP="00235147"/>
        </w:tc>
      </w:tr>
      <w:tr w:rsidR="00235147" w14:paraId="226C0A74" w14:textId="77777777" w:rsidTr="00B4182F">
        <w:sdt>
          <w:sdtPr>
            <w:id w:val="353318770"/>
            <w14:checkbox>
              <w14:checked w14:val="0"/>
              <w14:checkedState w14:val="2612" w14:font="MS Gothic"/>
              <w14:uncheckedState w14:val="2610" w14:font="MS Gothic"/>
            </w14:checkbox>
          </w:sdtPr>
          <w:sdtEndPr/>
          <w:sdtContent>
            <w:tc>
              <w:tcPr>
                <w:tcW w:w="567" w:type="dxa"/>
                <w:vAlign w:val="center"/>
              </w:tcPr>
              <w:p w14:paraId="584B1516" w14:textId="77777777" w:rsidR="00235147" w:rsidRDefault="00235147" w:rsidP="00B4182F">
                <w:pPr>
                  <w:jc w:val="center"/>
                </w:pPr>
                <w:r>
                  <w:rPr>
                    <w:rFonts w:ascii="MS Gothic" w:eastAsia="MS Gothic" w:hAnsi="MS Gothic" w:hint="eastAsia"/>
                  </w:rPr>
                  <w:t>☐</w:t>
                </w:r>
              </w:p>
            </w:tc>
          </w:sdtContent>
        </w:sdt>
        <w:tc>
          <w:tcPr>
            <w:tcW w:w="7785" w:type="dxa"/>
          </w:tcPr>
          <w:p w14:paraId="5374DE95" w14:textId="77777777" w:rsidR="00235147" w:rsidRDefault="00235147" w:rsidP="00235147">
            <w:r>
              <w:t xml:space="preserve">Die Beauftragung ist aufgrund einer Ausnahme (Artikel 5k Absatz 2 der </w:t>
            </w:r>
          </w:p>
          <w:p w14:paraId="458BE20E" w14:textId="77777777" w:rsidR="00235147" w:rsidRDefault="00235147" w:rsidP="00235147">
            <w:r>
              <w:t xml:space="preserve">Verordnung (EU) 2022/576) zulässig. </w:t>
            </w:r>
          </w:p>
        </w:tc>
      </w:tr>
    </w:tbl>
    <w:p w14:paraId="25D9D60A" w14:textId="77777777" w:rsidR="00E45AE1" w:rsidRDefault="00E45AE1" w:rsidP="00235147"/>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635"/>
      </w:tblGrid>
      <w:tr w:rsidR="00235147" w14:paraId="35C95881" w14:textId="77777777" w:rsidTr="00B4182F">
        <w:tc>
          <w:tcPr>
            <w:tcW w:w="426" w:type="dxa"/>
            <w:vAlign w:val="center"/>
          </w:tcPr>
          <w:p w14:paraId="30F50591" w14:textId="77777777" w:rsidR="00235147" w:rsidRDefault="004F02FE" w:rsidP="00B4182F">
            <w:pPr>
              <w:jc w:val="center"/>
            </w:pPr>
            <w:sdt>
              <w:sdtPr>
                <w:id w:val="197517358"/>
                <w14:checkbox>
                  <w14:checked w14:val="0"/>
                  <w14:checkedState w14:val="2612" w14:font="MS Gothic"/>
                  <w14:uncheckedState w14:val="2610" w14:font="MS Gothic"/>
                </w14:checkbox>
              </w:sdtPr>
              <w:sdtEndPr/>
              <w:sdtContent>
                <w:r w:rsidR="00235147">
                  <w:rPr>
                    <w:rFonts w:ascii="MS Gothic" w:eastAsia="MS Gothic" w:hAnsi="MS Gothic" w:hint="eastAsia"/>
                  </w:rPr>
                  <w:t>☐</w:t>
                </w:r>
              </w:sdtContent>
            </w:sdt>
          </w:p>
        </w:tc>
        <w:tc>
          <w:tcPr>
            <w:tcW w:w="8635" w:type="dxa"/>
          </w:tcPr>
          <w:p w14:paraId="42E34D8A" w14:textId="77777777" w:rsidR="00235147" w:rsidRDefault="00235147" w:rsidP="00235147">
            <w:r>
              <w:t xml:space="preserve">keine der in den Buchstaben a) bis c) genannten Personen oder Unternehmen als </w:t>
            </w:r>
          </w:p>
          <w:p w14:paraId="25227403" w14:textId="77777777" w:rsidR="00235147" w:rsidRDefault="00235147" w:rsidP="00B4182F">
            <w:r>
              <w:t xml:space="preserve">Lieferanten beauftrage(n) / beauftragt habe(n). </w:t>
            </w:r>
          </w:p>
        </w:tc>
      </w:tr>
      <w:tr w:rsidR="00235147" w14:paraId="4C523E25" w14:textId="77777777" w:rsidTr="00B4182F">
        <w:tc>
          <w:tcPr>
            <w:tcW w:w="426" w:type="dxa"/>
            <w:vAlign w:val="center"/>
          </w:tcPr>
          <w:p w14:paraId="0855164C" w14:textId="77777777" w:rsidR="00235147" w:rsidRDefault="00235147" w:rsidP="00B4182F">
            <w:pPr>
              <w:jc w:val="center"/>
            </w:pPr>
          </w:p>
        </w:tc>
        <w:tc>
          <w:tcPr>
            <w:tcW w:w="8635" w:type="dxa"/>
          </w:tcPr>
          <w:p w14:paraId="43451563" w14:textId="77777777" w:rsidR="00235147" w:rsidRDefault="00235147" w:rsidP="00235147"/>
        </w:tc>
      </w:tr>
      <w:tr w:rsidR="00DF18B9" w14:paraId="2F79BD23" w14:textId="77777777" w:rsidTr="00B4182F">
        <w:tc>
          <w:tcPr>
            <w:tcW w:w="426" w:type="dxa"/>
            <w:vAlign w:val="center"/>
          </w:tcPr>
          <w:p w14:paraId="0A2700B7" w14:textId="77777777" w:rsidR="00DF18B9" w:rsidRDefault="00DF18B9" w:rsidP="00B4182F">
            <w:pPr>
              <w:jc w:val="center"/>
            </w:pPr>
          </w:p>
        </w:tc>
        <w:tc>
          <w:tcPr>
            <w:tcW w:w="8635" w:type="dxa"/>
          </w:tcPr>
          <w:p w14:paraId="155315D8" w14:textId="77777777" w:rsidR="00DF18B9" w:rsidRDefault="00DF18B9" w:rsidP="00235147"/>
        </w:tc>
      </w:tr>
      <w:tr w:rsidR="00DF18B9" w14:paraId="6D5B65FA" w14:textId="77777777" w:rsidTr="00B4182F">
        <w:tc>
          <w:tcPr>
            <w:tcW w:w="426" w:type="dxa"/>
            <w:vAlign w:val="center"/>
          </w:tcPr>
          <w:p w14:paraId="6C59ADFF" w14:textId="77777777" w:rsidR="00DF18B9" w:rsidRDefault="00DF18B9" w:rsidP="00B4182F">
            <w:pPr>
              <w:jc w:val="center"/>
            </w:pPr>
          </w:p>
        </w:tc>
        <w:tc>
          <w:tcPr>
            <w:tcW w:w="8635" w:type="dxa"/>
          </w:tcPr>
          <w:p w14:paraId="4774F803" w14:textId="77777777" w:rsidR="00DF18B9" w:rsidRDefault="00DF18B9" w:rsidP="00235147"/>
        </w:tc>
      </w:tr>
      <w:tr w:rsidR="00235147" w14:paraId="3672D608" w14:textId="77777777" w:rsidTr="00B4182F">
        <w:tc>
          <w:tcPr>
            <w:tcW w:w="426" w:type="dxa"/>
            <w:vAlign w:val="center"/>
          </w:tcPr>
          <w:p w14:paraId="66640E52" w14:textId="77777777" w:rsidR="00235147" w:rsidRDefault="004F02FE" w:rsidP="00B4182F">
            <w:pPr>
              <w:jc w:val="center"/>
            </w:pPr>
            <w:sdt>
              <w:sdtPr>
                <w:id w:val="1336724430"/>
                <w14:checkbox>
                  <w14:checked w14:val="0"/>
                  <w14:checkedState w14:val="2612" w14:font="MS Gothic"/>
                  <w14:uncheckedState w14:val="2610" w14:font="MS Gothic"/>
                </w14:checkbox>
              </w:sdtPr>
              <w:sdtEndPr/>
              <w:sdtContent>
                <w:r w:rsidR="00235147">
                  <w:rPr>
                    <w:rFonts w:ascii="MS Gothic" w:eastAsia="MS Gothic" w:hAnsi="MS Gothic" w:hint="eastAsia"/>
                  </w:rPr>
                  <w:t>☐</w:t>
                </w:r>
              </w:sdtContent>
            </w:sdt>
          </w:p>
        </w:tc>
        <w:tc>
          <w:tcPr>
            <w:tcW w:w="8635" w:type="dxa"/>
          </w:tcPr>
          <w:p w14:paraId="27864C36" w14:textId="77777777" w:rsidR="00235147" w:rsidRDefault="00235147" w:rsidP="00235147">
            <w:r>
              <w:t xml:space="preserve">folgende der in den Buchstaben a) bis c) genannten Personen oder Unternehmen als </w:t>
            </w:r>
          </w:p>
          <w:p w14:paraId="66268716" w14:textId="77777777" w:rsidR="00235147" w:rsidRDefault="00235147" w:rsidP="00235147">
            <w:r>
              <w:t>Lieferanten beauftragen werde(n) /beauftragt habe(n):</w:t>
            </w:r>
          </w:p>
          <w:sdt>
            <w:sdtPr>
              <w:id w:val="867111440"/>
              <w:placeholder>
                <w:docPart w:val="56B9AA2BB37B4EFDA9C9F7268C64A458"/>
              </w:placeholder>
              <w:showingPlcHdr/>
            </w:sdtPr>
            <w:sdtEndPr/>
            <w:sdtContent>
              <w:p w14:paraId="6F193E2A" w14:textId="77777777" w:rsidR="00235147" w:rsidRDefault="00235147" w:rsidP="00235147">
                <w:r w:rsidRPr="00442F60">
                  <w:rPr>
                    <w:rStyle w:val="Platzhaltertext"/>
                    <w:color w:val="808080" w:themeColor="background1" w:themeShade="80"/>
                    <w:highlight w:val="lightGray"/>
                  </w:rPr>
                  <w:t>...</w:t>
                </w:r>
              </w:p>
            </w:sdtContent>
          </w:sdt>
        </w:tc>
      </w:tr>
    </w:tbl>
    <w:p w14:paraId="6E89C5A6" w14:textId="77777777" w:rsidR="00E45AE1" w:rsidRPr="00235147" w:rsidRDefault="00E45AE1" w:rsidP="00E45AE1">
      <w:pPr>
        <w:rPr>
          <w:sz w:val="2"/>
          <w:szCs w:val="2"/>
        </w:rPr>
      </w:pP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785"/>
      </w:tblGrid>
      <w:tr w:rsidR="00235147" w14:paraId="5470DB48" w14:textId="77777777" w:rsidTr="00B4182F">
        <w:sdt>
          <w:sdtPr>
            <w:id w:val="1335875889"/>
            <w14:checkbox>
              <w14:checked w14:val="0"/>
              <w14:checkedState w14:val="2612" w14:font="MS Gothic"/>
              <w14:uncheckedState w14:val="2610" w14:font="MS Gothic"/>
            </w14:checkbox>
          </w:sdtPr>
          <w:sdtEndPr/>
          <w:sdtContent>
            <w:tc>
              <w:tcPr>
                <w:tcW w:w="567" w:type="dxa"/>
                <w:vAlign w:val="center"/>
              </w:tcPr>
              <w:p w14:paraId="36705BDB" w14:textId="77777777" w:rsidR="00235147" w:rsidRDefault="00235147" w:rsidP="00B4182F">
                <w:pPr>
                  <w:jc w:val="center"/>
                </w:pPr>
                <w:r>
                  <w:rPr>
                    <w:rFonts w:ascii="MS Gothic" w:eastAsia="MS Gothic" w:hAnsi="MS Gothic" w:hint="eastAsia"/>
                  </w:rPr>
                  <w:t>☐</w:t>
                </w:r>
              </w:p>
            </w:tc>
          </w:sdtContent>
        </w:sdt>
        <w:tc>
          <w:tcPr>
            <w:tcW w:w="7785" w:type="dxa"/>
          </w:tcPr>
          <w:p w14:paraId="0F809F6D" w14:textId="77777777" w:rsidR="00235147" w:rsidRDefault="00235147" w:rsidP="00B4182F">
            <w:r>
              <w:t xml:space="preserve">Die Leistungen keines Lieferanten überschreiten zehn Prozent der Auftragssumme. </w:t>
            </w:r>
          </w:p>
        </w:tc>
      </w:tr>
      <w:tr w:rsidR="00235147" w14:paraId="50FCA922" w14:textId="77777777" w:rsidTr="00B4182F">
        <w:tc>
          <w:tcPr>
            <w:tcW w:w="567" w:type="dxa"/>
            <w:vAlign w:val="center"/>
          </w:tcPr>
          <w:p w14:paraId="08994C53" w14:textId="77777777" w:rsidR="00235147" w:rsidRDefault="00235147" w:rsidP="00B4182F">
            <w:pPr>
              <w:jc w:val="center"/>
            </w:pPr>
          </w:p>
        </w:tc>
        <w:tc>
          <w:tcPr>
            <w:tcW w:w="7785" w:type="dxa"/>
          </w:tcPr>
          <w:p w14:paraId="7C11C698" w14:textId="77777777" w:rsidR="00235147" w:rsidRDefault="00235147" w:rsidP="00B4182F"/>
        </w:tc>
      </w:tr>
      <w:tr w:rsidR="00235147" w14:paraId="42402F59" w14:textId="77777777" w:rsidTr="00B4182F">
        <w:sdt>
          <w:sdtPr>
            <w:id w:val="-1784329337"/>
            <w14:checkbox>
              <w14:checked w14:val="0"/>
              <w14:checkedState w14:val="2612" w14:font="MS Gothic"/>
              <w14:uncheckedState w14:val="2610" w14:font="MS Gothic"/>
            </w14:checkbox>
          </w:sdtPr>
          <w:sdtEndPr/>
          <w:sdtContent>
            <w:tc>
              <w:tcPr>
                <w:tcW w:w="567" w:type="dxa"/>
                <w:vAlign w:val="center"/>
              </w:tcPr>
              <w:p w14:paraId="07F15732" w14:textId="77777777" w:rsidR="00235147" w:rsidRDefault="00235147" w:rsidP="00B4182F">
                <w:pPr>
                  <w:jc w:val="center"/>
                </w:pPr>
                <w:r>
                  <w:rPr>
                    <w:rFonts w:ascii="MS Gothic" w:eastAsia="MS Gothic" w:hAnsi="MS Gothic" w:hint="eastAsia"/>
                  </w:rPr>
                  <w:t>☐</w:t>
                </w:r>
              </w:p>
            </w:tc>
          </w:sdtContent>
        </w:sdt>
        <w:tc>
          <w:tcPr>
            <w:tcW w:w="7785" w:type="dxa"/>
          </w:tcPr>
          <w:p w14:paraId="50AAC479" w14:textId="77777777" w:rsidR="00235147" w:rsidRDefault="00235147" w:rsidP="00B4182F">
            <w:r>
              <w:t xml:space="preserve">Die Beauftragung ist aufgrund einer Ausnahme (Artikel 5k Absatz 2 der Verordnung (EU) 2022/576) zulässig. </w:t>
            </w:r>
          </w:p>
        </w:tc>
      </w:tr>
    </w:tbl>
    <w:p w14:paraId="3365378F" w14:textId="77777777" w:rsidR="00E45AE1" w:rsidRDefault="00E45AE1" w:rsidP="00E45AE1"/>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
        <w:gridCol w:w="3793"/>
        <w:gridCol w:w="567"/>
        <w:gridCol w:w="3793"/>
        <w:gridCol w:w="454"/>
      </w:tblGrid>
      <w:tr w:rsidR="00CD29D5" w14:paraId="281FA95F" w14:textId="77777777" w:rsidTr="00B00C92">
        <w:trPr>
          <w:trHeight w:val="70"/>
        </w:trPr>
        <w:tc>
          <w:tcPr>
            <w:tcW w:w="9061" w:type="dxa"/>
            <w:gridSpan w:val="5"/>
          </w:tcPr>
          <w:p w14:paraId="4D1134B4" w14:textId="77777777" w:rsidR="00CD29D5" w:rsidRDefault="00CD29D5" w:rsidP="00351FCC"/>
        </w:tc>
      </w:tr>
      <w:tr w:rsidR="00CD29D5" w14:paraId="6C24736C" w14:textId="77777777" w:rsidTr="00B00C92">
        <w:tc>
          <w:tcPr>
            <w:tcW w:w="9061" w:type="dxa"/>
            <w:gridSpan w:val="5"/>
          </w:tcPr>
          <w:p w14:paraId="61B15C07" w14:textId="77777777" w:rsidR="00CD29D5" w:rsidRDefault="00CD29D5" w:rsidP="00351FCC"/>
        </w:tc>
      </w:tr>
      <w:tr w:rsidR="00CD29D5" w14:paraId="6795FFAD" w14:textId="77777777" w:rsidTr="00B00C92">
        <w:tc>
          <w:tcPr>
            <w:tcW w:w="9061" w:type="dxa"/>
            <w:gridSpan w:val="5"/>
          </w:tcPr>
          <w:p w14:paraId="4D6CF23D" w14:textId="77777777" w:rsidR="00CD29D5" w:rsidRDefault="00CD29D5" w:rsidP="00351FCC">
            <w:pPr>
              <w:tabs>
                <w:tab w:val="left" w:pos="2955"/>
              </w:tabs>
            </w:pPr>
            <w:r>
              <w:tab/>
            </w:r>
          </w:p>
        </w:tc>
      </w:tr>
      <w:tr w:rsidR="00CD29D5" w14:paraId="0DBA6A54" w14:textId="77777777" w:rsidTr="00B00C92">
        <w:tc>
          <w:tcPr>
            <w:tcW w:w="9061" w:type="dxa"/>
            <w:gridSpan w:val="5"/>
          </w:tcPr>
          <w:p w14:paraId="007E70CF" w14:textId="77777777" w:rsidR="00CD29D5" w:rsidRDefault="00CD29D5" w:rsidP="00351FCC"/>
        </w:tc>
      </w:tr>
      <w:tr w:rsidR="00CD29D5" w14:paraId="30989ACE" w14:textId="77777777" w:rsidTr="00B00C92">
        <w:tc>
          <w:tcPr>
            <w:tcW w:w="9061" w:type="dxa"/>
            <w:gridSpan w:val="5"/>
          </w:tcPr>
          <w:p w14:paraId="438DC3AD" w14:textId="77777777" w:rsidR="00CD29D5" w:rsidRDefault="00CD29D5" w:rsidP="00351FCC"/>
        </w:tc>
      </w:tr>
      <w:tr w:rsidR="00CD29D5" w14:paraId="2ACDCF35" w14:textId="77777777" w:rsidTr="00B00C92">
        <w:tc>
          <w:tcPr>
            <w:tcW w:w="9061" w:type="dxa"/>
            <w:gridSpan w:val="5"/>
          </w:tcPr>
          <w:p w14:paraId="69778FA0" w14:textId="77777777" w:rsidR="00CD29D5" w:rsidRDefault="00CD29D5" w:rsidP="00351FCC"/>
        </w:tc>
      </w:tr>
      <w:tr w:rsidR="00CD29D5" w14:paraId="04D49FC9" w14:textId="77777777" w:rsidTr="00B00C92">
        <w:tc>
          <w:tcPr>
            <w:tcW w:w="9061" w:type="dxa"/>
            <w:gridSpan w:val="5"/>
          </w:tcPr>
          <w:p w14:paraId="3492F52D" w14:textId="77777777" w:rsidR="00CD29D5" w:rsidRDefault="00CD29D5" w:rsidP="00351FCC"/>
        </w:tc>
      </w:tr>
      <w:tr w:rsidR="00CD29D5" w14:paraId="096B5BBB" w14:textId="77777777" w:rsidTr="00ED4703">
        <w:tc>
          <w:tcPr>
            <w:tcW w:w="454" w:type="dxa"/>
          </w:tcPr>
          <w:p w14:paraId="6C028CBA" w14:textId="77777777" w:rsidR="00CD29D5" w:rsidRDefault="00CD29D5" w:rsidP="00351FCC"/>
        </w:tc>
        <w:tc>
          <w:tcPr>
            <w:tcW w:w="3793" w:type="dxa"/>
            <w:tcBorders>
              <w:bottom w:val="single" w:sz="4" w:space="0" w:color="auto"/>
            </w:tcBorders>
          </w:tcPr>
          <w:p w14:paraId="38DDA9F1" w14:textId="77777777" w:rsidR="00CD29D5" w:rsidRDefault="004F02FE" w:rsidP="00351FCC">
            <w:pPr>
              <w:tabs>
                <w:tab w:val="left" w:pos="2655"/>
              </w:tabs>
            </w:pPr>
            <w:sdt>
              <w:sdtPr>
                <w:id w:val="-428578529"/>
                <w:placeholder>
                  <w:docPart w:val="A8ADBD26799A4AC8A5BCF9F09C18156B"/>
                </w:placeholder>
                <w:text/>
              </w:sdtPr>
              <w:sdtEndPr/>
              <w:sdtContent>
                <w:r w:rsidR="00CD29D5" w:rsidRPr="00722A2B">
                  <w:rPr>
                    <w:color w:val="808080" w:themeColor="background1" w:themeShade="80"/>
                    <w:highlight w:val="lightGray"/>
                  </w:rPr>
                  <w:t>Ort</w:t>
                </w:r>
              </w:sdtContent>
            </w:sdt>
            <w:r w:rsidR="00CD29D5">
              <w:t xml:space="preserve">, </w:t>
            </w:r>
            <w:sdt>
              <w:sdtPr>
                <w:id w:val="-1415936282"/>
                <w:placeholder>
                  <w:docPart w:val="CDB39E0CC1764FCA8B7D9FEC69630003"/>
                </w:placeholder>
                <w:showingPlcHdr/>
                <w:date>
                  <w:dateFormat w:val="dd.MM.yyyy"/>
                  <w:lid w:val="de-DE"/>
                  <w:storeMappedDataAs w:val="dateTime"/>
                  <w:calendar w:val="gregorian"/>
                </w:date>
              </w:sdtPr>
              <w:sdtEndPr/>
              <w:sdtContent>
                <w:r w:rsidR="00CD29D5" w:rsidRPr="00262254">
                  <w:rPr>
                    <w:rStyle w:val="Platzhaltertext"/>
                    <w:color w:val="808080" w:themeColor="background1" w:themeShade="80"/>
                    <w:highlight w:val="lightGray"/>
                  </w:rPr>
                  <w:t>Datum</w:t>
                </w:r>
              </w:sdtContent>
            </w:sdt>
            <w:r w:rsidR="00CD29D5">
              <w:tab/>
            </w:r>
          </w:p>
        </w:tc>
        <w:tc>
          <w:tcPr>
            <w:tcW w:w="567" w:type="dxa"/>
          </w:tcPr>
          <w:p w14:paraId="2ACD4B75" w14:textId="77777777" w:rsidR="00CD29D5" w:rsidRDefault="00CD29D5" w:rsidP="00351FCC"/>
        </w:tc>
        <w:tc>
          <w:tcPr>
            <w:tcW w:w="3793" w:type="dxa"/>
            <w:tcBorders>
              <w:bottom w:val="single" w:sz="4" w:space="0" w:color="auto"/>
            </w:tcBorders>
          </w:tcPr>
          <w:p w14:paraId="20D4973B" w14:textId="77777777" w:rsidR="00CD29D5" w:rsidRDefault="004F02FE" w:rsidP="00ED4703">
            <w:pPr>
              <w:tabs>
                <w:tab w:val="right" w:pos="3577"/>
              </w:tabs>
            </w:pPr>
            <w:sdt>
              <w:sdtPr>
                <w:id w:val="1584881150"/>
                <w:placeholder>
                  <w:docPart w:val="4E7E5A6E138B4A9A91BAB0081A9285C2"/>
                </w:placeholder>
                <w:showingPlcHdr/>
              </w:sdtPr>
              <w:sdtEndPr/>
              <w:sdtContent>
                <w:r w:rsidR="005E66AE" w:rsidRPr="00442F60">
                  <w:rPr>
                    <w:rStyle w:val="Platzhaltertext"/>
                    <w:color w:val="808080" w:themeColor="background1" w:themeShade="80"/>
                    <w:highlight w:val="lightGray"/>
                  </w:rPr>
                  <w:t>...</w:t>
                </w:r>
              </w:sdtContent>
            </w:sdt>
            <w:r w:rsidR="00ED4703">
              <w:tab/>
            </w:r>
          </w:p>
        </w:tc>
        <w:tc>
          <w:tcPr>
            <w:tcW w:w="454" w:type="dxa"/>
          </w:tcPr>
          <w:p w14:paraId="16BA701A" w14:textId="77777777" w:rsidR="00CD29D5" w:rsidRDefault="00CD29D5" w:rsidP="00351FCC"/>
        </w:tc>
      </w:tr>
      <w:tr w:rsidR="00CD29D5" w14:paraId="159C8878" w14:textId="77777777" w:rsidTr="00ED4703">
        <w:tc>
          <w:tcPr>
            <w:tcW w:w="454" w:type="dxa"/>
          </w:tcPr>
          <w:p w14:paraId="76AAD6F1" w14:textId="77777777" w:rsidR="00CD29D5" w:rsidRDefault="00CD29D5" w:rsidP="00351FCC"/>
        </w:tc>
        <w:tc>
          <w:tcPr>
            <w:tcW w:w="3793" w:type="dxa"/>
            <w:tcBorders>
              <w:top w:val="single" w:sz="4" w:space="0" w:color="auto"/>
            </w:tcBorders>
          </w:tcPr>
          <w:p w14:paraId="1304DCBB" w14:textId="77777777" w:rsidR="00CD29D5" w:rsidRDefault="00CD29D5" w:rsidP="00351FCC">
            <w:r>
              <w:t>Ort, Datum</w:t>
            </w:r>
          </w:p>
        </w:tc>
        <w:tc>
          <w:tcPr>
            <w:tcW w:w="567" w:type="dxa"/>
          </w:tcPr>
          <w:p w14:paraId="3C94AB1B" w14:textId="77777777" w:rsidR="00CD29D5" w:rsidRDefault="00CD29D5" w:rsidP="00351FCC"/>
        </w:tc>
        <w:tc>
          <w:tcPr>
            <w:tcW w:w="3793" w:type="dxa"/>
            <w:tcBorders>
              <w:top w:val="single" w:sz="4" w:space="0" w:color="auto"/>
            </w:tcBorders>
          </w:tcPr>
          <w:p w14:paraId="2E74F4FD" w14:textId="77777777" w:rsidR="00CD29D5" w:rsidRDefault="00FA144F" w:rsidP="00351FCC">
            <w:r>
              <w:t>Name der natürlichen Person</w:t>
            </w:r>
          </w:p>
          <w:p w14:paraId="57E76101" w14:textId="77777777" w:rsidR="00CD29D5" w:rsidRPr="001722A4" w:rsidRDefault="00CD29D5" w:rsidP="00351FCC">
            <w:pPr>
              <w:rPr>
                <w:sz w:val="16"/>
                <w:szCs w:val="16"/>
              </w:rPr>
            </w:pPr>
            <w:r w:rsidRPr="001722A4">
              <w:rPr>
                <w:sz w:val="16"/>
                <w:szCs w:val="16"/>
              </w:rPr>
              <w:t>bei ARGE: des bevollmächtigten Vertreters</w:t>
            </w:r>
          </w:p>
        </w:tc>
        <w:tc>
          <w:tcPr>
            <w:tcW w:w="454" w:type="dxa"/>
          </w:tcPr>
          <w:p w14:paraId="62814E0F" w14:textId="77777777" w:rsidR="00CD29D5" w:rsidRDefault="00CD29D5" w:rsidP="00351FCC"/>
        </w:tc>
      </w:tr>
      <w:tr w:rsidR="00CD29D5" w14:paraId="02728B3E" w14:textId="77777777" w:rsidTr="00B00C92">
        <w:tc>
          <w:tcPr>
            <w:tcW w:w="9061" w:type="dxa"/>
            <w:gridSpan w:val="5"/>
          </w:tcPr>
          <w:p w14:paraId="312C101A" w14:textId="77777777" w:rsidR="00CD29D5" w:rsidRPr="00277CA3" w:rsidRDefault="00CD29D5" w:rsidP="00351FCC"/>
        </w:tc>
      </w:tr>
    </w:tbl>
    <w:p w14:paraId="7F547C2C" w14:textId="77777777" w:rsidR="00CD29D5" w:rsidRPr="00454DB2" w:rsidRDefault="00CD29D5" w:rsidP="00CD29D5"/>
    <w:p w14:paraId="672C9C18" w14:textId="77777777" w:rsidR="000C24A2" w:rsidRPr="000C24A2" w:rsidRDefault="000C24A2" w:rsidP="000C24A2"/>
    <w:sectPr w:rsidR="000C24A2" w:rsidRPr="000C24A2" w:rsidSect="00CD29D5">
      <w:headerReference w:type="default" r:id="rId11"/>
      <w:footerReference w:type="default" r:id="rId12"/>
      <w:headerReference w:type="first" r:id="rId13"/>
      <w:type w:val="continuous"/>
      <w:pgSz w:w="11906" w:h="16838" w:code="1"/>
      <w:pgMar w:top="1417"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2AB98" w14:textId="77777777" w:rsidR="004F02FE" w:rsidRDefault="004F02FE">
      <w:r>
        <w:separator/>
      </w:r>
    </w:p>
  </w:endnote>
  <w:endnote w:type="continuationSeparator" w:id="0">
    <w:p w14:paraId="674C980C" w14:textId="77777777" w:rsidR="004F02FE" w:rsidRDefault="004F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Eurostile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66032" w14:textId="77777777" w:rsidR="00CD29D5" w:rsidRDefault="004F02FE">
    <w:pPr>
      <w:pStyle w:val="Fuzeile"/>
    </w:pPr>
    <w:sdt>
      <w:sdtPr>
        <w:id w:val="1663425245"/>
        <w:docPartObj>
          <w:docPartGallery w:val="Page Numbers (Bottom of Page)"/>
          <w:docPartUnique/>
        </w:docPartObj>
      </w:sdtPr>
      <w:sdtEndPr/>
      <w:sdtContent>
        <w:sdt>
          <w:sdtPr>
            <w:id w:val="-1705238520"/>
            <w:docPartObj>
              <w:docPartGallery w:val="Page Numbers (Top of Page)"/>
              <w:docPartUnique/>
            </w:docPartObj>
          </w:sdtPr>
          <w:sdtEndPr/>
          <w:sdtContent>
            <w:r w:rsidR="00CD29D5">
              <w:t xml:space="preserve">Beiblatt </w:t>
            </w:r>
            <w:r w:rsidR="00080B5F">
              <w:t>E</w:t>
            </w:r>
            <w:r w:rsidR="00CD29D5">
              <w:t xml:space="preserve"> - Seite </w:t>
            </w:r>
            <w:r w:rsidR="00CD29D5">
              <w:rPr>
                <w:b/>
                <w:bCs/>
                <w:sz w:val="24"/>
                <w:szCs w:val="24"/>
              </w:rPr>
              <w:fldChar w:fldCharType="begin"/>
            </w:r>
            <w:r w:rsidR="00CD29D5">
              <w:rPr>
                <w:b/>
                <w:bCs/>
              </w:rPr>
              <w:instrText>PAGE</w:instrText>
            </w:r>
            <w:r w:rsidR="00CD29D5">
              <w:rPr>
                <w:b/>
                <w:bCs/>
                <w:sz w:val="24"/>
                <w:szCs w:val="24"/>
              </w:rPr>
              <w:fldChar w:fldCharType="separate"/>
            </w:r>
            <w:r w:rsidR="00CD29D5">
              <w:rPr>
                <w:b/>
                <w:bCs/>
                <w:noProof/>
              </w:rPr>
              <w:t>1</w:t>
            </w:r>
            <w:r w:rsidR="00CD29D5">
              <w:rPr>
                <w:b/>
                <w:bCs/>
                <w:sz w:val="24"/>
                <w:szCs w:val="24"/>
              </w:rPr>
              <w:fldChar w:fldCharType="end"/>
            </w:r>
            <w:r w:rsidR="00CD29D5">
              <w:t xml:space="preserve"> von </w:t>
            </w:r>
            <w:r w:rsidR="00CD29D5">
              <w:rPr>
                <w:b/>
                <w:bCs/>
                <w:sz w:val="24"/>
                <w:szCs w:val="24"/>
              </w:rPr>
              <w:fldChar w:fldCharType="begin"/>
            </w:r>
            <w:r w:rsidR="00CD29D5">
              <w:rPr>
                <w:b/>
                <w:bCs/>
              </w:rPr>
              <w:instrText>NUMPAGES</w:instrText>
            </w:r>
            <w:r w:rsidR="00CD29D5">
              <w:rPr>
                <w:b/>
                <w:bCs/>
                <w:sz w:val="24"/>
                <w:szCs w:val="24"/>
              </w:rPr>
              <w:fldChar w:fldCharType="separate"/>
            </w:r>
            <w:r w:rsidR="00CD29D5">
              <w:rPr>
                <w:b/>
                <w:bCs/>
                <w:noProof/>
              </w:rPr>
              <w:t>1</w:t>
            </w:r>
            <w:r w:rsidR="00CD29D5">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29CE9" w14:textId="77777777" w:rsidR="004F02FE" w:rsidRDefault="004F02FE">
      <w:bookmarkStart w:id="0" w:name="_Hlk484615692"/>
      <w:bookmarkEnd w:id="0"/>
      <w:r>
        <w:separator/>
      </w:r>
    </w:p>
  </w:footnote>
  <w:footnote w:type="continuationSeparator" w:id="0">
    <w:p w14:paraId="3177778A" w14:textId="77777777" w:rsidR="004F02FE" w:rsidRDefault="004F0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shd w:val="clear" w:color="auto" w:fill="F2F2F2" w:themeFill="background1" w:themeFillShade="F2"/>
      <w:tblLook w:val="04A0" w:firstRow="1" w:lastRow="0" w:firstColumn="1" w:lastColumn="0" w:noHBand="0" w:noVBand="1"/>
    </w:tblPr>
    <w:tblGrid>
      <w:gridCol w:w="9062"/>
    </w:tblGrid>
    <w:tr w:rsidR="00CD29D5" w14:paraId="0E8373E4" w14:textId="77777777" w:rsidTr="00351FCC">
      <w:tc>
        <w:tcPr>
          <w:tcW w:w="9062" w:type="dxa"/>
          <w:shd w:val="clear" w:color="auto" w:fill="F2F2F2" w:themeFill="background1" w:themeFillShade="F2"/>
        </w:tcPr>
        <w:p w14:paraId="3F7F45B4" w14:textId="77777777" w:rsidR="00CD29D5" w:rsidRPr="004217B3" w:rsidRDefault="00CD29D5" w:rsidP="00CD29D5">
          <w:pPr>
            <w:pStyle w:val="Kopfzeile"/>
            <w:jc w:val="center"/>
            <w:rPr>
              <w:b/>
              <w:sz w:val="12"/>
              <w:szCs w:val="12"/>
            </w:rPr>
          </w:pPr>
        </w:p>
        <w:p w14:paraId="10A1DD1D" w14:textId="77777777" w:rsidR="00B06486" w:rsidRPr="004217B3" w:rsidRDefault="00B06486" w:rsidP="00B06486">
          <w:pPr>
            <w:pStyle w:val="Kopfzeile"/>
            <w:jc w:val="center"/>
            <w:rPr>
              <w:b/>
            </w:rPr>
          </w:pPr>
          <w:r w:rsidRPr="004217B3">
            <w:rPr>
              <w:b/>
            </w:rPr>
            <w:t>Bewerbungsboge</w:t>
          </w:r>
          <w:r>
            <w:rPr>
              <w:b/>
            </w:rPr>
            <w:t>n zum Vergabeverfahren gem. § 17</w:t>
          </w:r>
          <w:r w:rsidRPr="004217B3">
            <w:rPr>
              <w:b/>
            </w:rPr>
            <w:t xml:space="preserve"> VgV ff</w:t>
          </w:r>
        </w:p>
        <w:p w14:paraId="2CAC6965" w14:textId="77777777" w:rsidR="00B06486" w:rsidRPr="00AD07F4" w:rsidRDefault="00B06486" w:rsidP="00B06486">
          <w:pPr>
            <w:pStyle w:val="Kopfzeile"/>
            <w:jc w:val="center"/>
          </w:pPr>
          <w:r>
            <w:t>Planungsleistungen nach § 38 ff HOAI in Verbindung mit Anlage 11,</w:t>
          </w:r>
          <w:r w:rsidRPr="00AD07F4">
            <w:t xml:space="preserve"> Leistungsphasen 1-9</w:t>
          </w:r>
        </w:p>
        <w:p w14:paraId="6D540295" w14:textId="35EB0C92" w:rsidR="00B06486" w:rsidRPr="00AD07F4" w:rsidRDefault="00AD07F4" w:rsidP="00B06486">
          <w:pPr>
            <w:pStyle w:val="Kopfzeile"/>
            <w:jc w:val="center"/>
          </w:pPr>
          <w:r w:rsidRPr="00AD07F4">
            <w:t>Generalsanierung des Werner-Gerber-Stadions in Blumberg</w:t>
          </w:r>
        </w:p>
        <w:p w14:paraId="4AF4057D" w14:textId="77777777" w:rsidR="00CD29D5" w:rsidRPr="004217B3" w:rsidRDefault="00CD29D5" w:rsidP="00CD29D5">
          <w:pPr>
            <w:pStyle w:val="Kopfzeile"/>
            <w:jc w:val="center"/>
            <w:rPr>
              <w:sz w:val="12"/>
              <w:szCs w:val="12"/>
            </w:rPr>
          </w:pPr>
        </w:p>
      </w:tc>
    </w:tr>
  </w:tbl>
  <w:p w14:paraId="64019F62" w14:textId="77777777" w:rsidR="00CD29D5" w:rsidRDefault="00CD29D5" w:rsidP="00CD29D5">
    <w:pPr>
      <w:pStyle w:val="Kopfzeile"/>
    </w:pPr>
  </w:p>
  <w:p w14:paraId="2D4C5D3A" w14:textId="77777777" w:rsidR="00CD29D5" w:rsidRDefault="00CD29D5" w:rsidP="00CD29D5">
    <w:pPr>
      <w:pStyle w:val="Kopfzeile"/>
      <w:rPr>
        <w:b/>
        <w:sz w:val="24"/>
        <w:szCs w:val="24"/>
      </w:rPr>
    </w:pPr>
    <w:r w:rsidRPr="00CD29D5">
      <w:rPr>
        <w:b/>
        <w:sz w:val="24"/>
        <w:szCs w:val="24"/>
      </w:rPr>
      <w:t xml:space="preserve">Beiblatt </w:t>
    </w:r>
    <w:r w:rsidR="00080B5F">
      <w:rPr>
        <w:b/>
        <w:sz w:val="24"/>
        <w:szCs w:val="24"/>
      </w:rPr>
      <w:t>E</w:t>
    </w:r>
    <w:r w:rsidRPr="00CD29D5">
      <w:rPr>
        <w:b/>
        <w:sz w:val="24"/>
        <w:szCs w:val="24"/>
      </w:rPr>
      <w:t>)</w:t>
    </w:r>
  </w:p>
  <w:p w14:paraId="65A13FC0" w14:textId="77777777" w:rsidR="00ED4703" w:rsidRDefault="00ED4703" w:rsidP="00CD29D5">
    <w:pPr>
      <w:pStyle w:val="Kopfzeile"/>
      <w:rPr>
        <w:b/>
        <w:sz w:val="24"/>
        <w:szCs w:val="24"/>
      </w:rPr>
    </w:pPr>
  </w:p>
  <w:p w14:paraId="7617A61A" w14:textId="77777777" w:rsidR="00ED4703" w:rsidRPr="0031246F" w:rsidRDefault="00ED4703" w:rsidP="00ED4703">
    <w:pPr>
      <w:rPr>
        <w:sz w:val="2"/>
      </w:rPr>
    </w:pPr>
  </w:p>
  <w:tbl>
    <w:tblPr>
      <w:tblStyle w:val="Tabellenraster"/>
      <w:tblW w:w="0" w:type="auto"/>
      <w:tblLook w:val="04A0" w:firstRow="1" w:lastRow="0" w:firstColumn="1" w:lastColumn="0" w:noHBand="0" w:noVBand="1"/>
    </w:tblPr>
    <w:tblGrid>
      <w:gridCol w:w="9062"/>
    </w:tblGrid>
    <w:tr w:rsidR="00ED4703" w14:paraId="79BCA09B" w14:textId="77777777" w:rsidTr="009517FB">
      <w:trPr>
        <w:trHeight w:val="642"/>
      </w:trPr>
      <w:tc>
        <w:tcPr>
          <w:tcW w:w="9062" w:type="dxa"/>
          <w:vAlign w:val="center"/>
        </w:tcPr>
        <w:p w14:paraId="044C2F3B" w14:textId="77777777" w:rsidR="00ED4703" w:rsidRPr="00454DB2" w:rsidRDefault="00ED4703" w:rsidP="00ED4703">
          <w:pPr>
            <w:jc w:val="center"/>
            <w:rPr>
              <w:b/>
              <w:sz w:val="22"/>
              <w:szCs w:val="22"/>
            </w:rPr>
          </w:pPr>
          <w:r>
            <w:rPr>
              <w:b/>
              <w:sz w:val="22"/>
              <w:szCs w:val="22"/>
            </w:rPr>
            <w:t xml:space="preserve">Eigenerklärung </w:t>
          </w:r>
          <w:r w:rsidRPr="00E45AE1">
            <w:rPr>
              <w:b/>
              <w:sz w:val="22"/>
              <w:szCs w:val="22"/>
            </w:rPr>
            <w:t>Verordnung (EU) 2022/576</w:t>
          </w:r>
        </w:p>
      </w:tc>
    </w:tr>
  </w:tbl>
  <w:p w14:paraId="546A40A9" w14:textId="77777777" w:rsidR="00CD29D5" w:rsidRDefault="00CD29D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shd w:val="clear" w:color="auto" w:fill="F2F2F2" w:themeFill="background1" w:themeFillShade="F2"/>
      <w:tblLook w:val="04A0" w:firstRow="1" w:lastRow="0" w:firstColumn="1" w:lastColumn="0" w:noHBand="0" w:noVBand="1"/>
    </w:tblPr>
    <w:tblGrid>
      <w:gridCol w:w="9062"/>
    </w:tblGrid>
    <w:tr w:rsidR="00CD29D5" w14:paraId="5A316A17" w14:textId="77777777" w:rsidTr="00351FCC">
      <w:tc>
        <w:tcPr>
          <w:tcW w:w="9062" w:type="dxa"/>
          <w:shd w:val="clear" w:color="auto" w:fill="F2F2F2" w:themeFill="background1" w:themeFillShade="F2"/>
        </w:tcPr>
        <w:p w14:paraId="47494AC0" w14:textId="77777777" w:rsidR="00CD29D5" w:rsidRPr="004217B3" w:rsidRDefault="00CD29D5" w:rsidP="00CD29D5">
          <w:pPr>
            <w:pStyle w:val="Kopfzeile"/>
            <w:jc w:val="center"/>
            <w:rPr>
              <w:b/>
              <w:sz w:val="12"/>
              <w:szCs w:val="12"/>
            </w:rPr>
          </w:pPr>
        </w:p>
        <w:p w14:paraId="61C5784C" w14:textId="77777777" w:rsidR="00CD29D5" w:rsidRPr="004217B3" w:rsidRDefault="00CD29D5" w:rsidP="00CD29D5">
          <w:pPr>
            <w:pStyle w:val="Kopfzeile"/>
            <w:jc w:val="center"/>
            <w:rPr>
              <w:b/>
            </w:rPr>
          </w:pPr>
          <w:r w:rsidRPr="004217B3">
            <w:rPr>
              <w:b/>
            </w:rPr>
            <w:t>Bewerbungsbogen zum Vergabeverfahren gem. § 74 VgV ff</w:t>
          </w:r>
        </w:p>
        <w:p w14:paraId="6FA4DF90" w14:textId="77777777" w:rsidR="00CD29D5" w:rsidRDefault="00CD29D5" w:rsidP="00CD29D5">
          <w:pPr>
            <w:pStyle w:val="Kopfzeile"/>
            <w:jc w:val="center"/>
          </w:pPr>
          <w:r>
            <w:t xml:space="preserve">Planungsleistungen nach § 34 HOAI, </w:t>
          </w:r>
          <w:r w:rsidRPr="004217B3">
            <w:rPr>
              <w:color w:val="FF0000"/>
            </w:rPr>
            <w:t>Leistungsphasen 1-9</w:t>
          </w:r>
        </w:p>
        <w:p w14:paraId="23217CFE" w14:textId="77777777" w:rsidR="00CD29D5" w:rsidRDefault="00CD29D5" w:rsidP="00CD29D5">
          <w:pPr>
            <w:pStyle w:val="Kopfzeile"/>
            <w:jc w:val="center"/>
            <w:rPr>
              <w:color w:val="FF0000"/>
            </w:rPr>
          </w:pPr>
          <w:r w:rsidRPr="004217B3">
            <w:rPr>
              <w:color w:val="FF0000"/>
            </w:rPr>
            <w:t>Projektbezeichnung</w:t>
          </w:r>
        </w:p>
        <w:p w14:paraId="56C4E27B" w14:textId="77777777" w:rsidR="00CD29D5" w:rsidRPr="004217B3" w:rsidRDefault="00CD29D5" w:rsidP="00CD29D5">
          <w:pPr>
            <w:pStyle w:val="Kopfzeile"/>
            <w:jc w:val="center"/>
            <w:rPr>
              <w:sz w:val="12"/>
              <w:szCs w:val="12"/>
            </w:rPr>
          </w:pPr>
        </w:p>
      </w:tc>
    </w:tr>
  </w:tbl>
  <w:p w14:paraId="34BFD34A" w14:textId="77777777" w:rsidR="00CD29D5" w:rsidRDefault="00CD29D5" w:rsidP="00CD29D5">
    <w:pPr>
      <w:pStyle w:val="Kopfzeile"/>
    </w:pPr>
  </w:p>
  <w:p w14:paraId="3E199D0B" w14:textId="77777777" w:rsidR="00CD29D5" w:rsidRPr="00CD29D5" w:rsidRDefault="00CD29D5" w:rsidP="00CD29D5">
    <w:pPr>
      <w:pStyle w:val="Kopfzeile"/>
      <w:rPr>
        <w:b/>
        <w:sz w:val="24"/>
        <w:szCs w:val="24"/>
      </w:rPr>
    </w:pPr>
    <w:r w:rsidRPr="00CD29D5">
      <w:rPr>
        <w:b/>
        <w:sz w:val="24"/>
        <w:szCs w:val="24"/>
      </w:rPr>
      <w:t>Beiblatt C)</w:t>
    </w:r>
  </w:p>
  <w:p w14:paraId="77AA7CB2" w14:textId="77777777" w:rsidR="00CD29D5" w:rsidRDefault="00CD29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5273C7"/>
    <w:multiLevelType w:val="hybridMultilevel"/>
    <w:tmpl w:val="D55E014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EFE11F1"/>
    <w:multiLevelType w:val="hybridMultilevel"/>
    <w:tmpl w:val="69FA3AA4"/>
    <w:lvl w:ilvl="0" w:tplc="1ACA265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5197264">
    <w:abstractNumId w:val="0"/>
  </w:num>
  <w:num w:numId="2" w16cid:durableId="8595085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9PedXyknQWjuQIHKvwQtk1qGvcANQgkOwVIe2JLN7SD9wvI/Qjf3pPbk5vixgyFCnLK+9Tcb4jj7Y3OatO88A==" w:salt="gcmz3ziM+R8lhUHMOQ0sSg=="/>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7F4"/>
    <w:rsid w:val="00027E40"/>
    <w:rsid w:val="00051498"/>
    <w:rsid w:val="00053F4D"/>
    <w:rsid w:val="00061DD0"/>
    <w:rsid w:val="00065F5B"/>
    <w:rsid w:val="0007355F"/>
    <w:rsid w:val="00074B75"/>
    <w:rsid w:val="00080B5F"/>
    <w:rsid w:val="00081FCC"/>
    <w:rsid w:val="00094D92"/>
    <w:rsid w:val="00095265"/>
    <w:rsid w:val="000A7599"/>
    <w:rsid w:val="000C24A2"/>
    <w:rsid w:val="000F2E86"/>
    <w:rsid w:val="000F6E65"/>
    <w:rsid w:val="00106932"/>
    <w:rsid w:val="0010758F"/>
    <w:rsid w:val="001249FB"/>
    <w:rsid w:val="00126DB6"/>
    <w:rsid w:val="00146142"/>
    <w:rsid w:val="00152213"/>
    <w:rsid w:val="00163FE3"/>
    <w:rsid w:val="00174E9A"/>
    <w:rsid w:val="00177536"/>
    <w:rsid w:val="00185040"/>
    <w:rsid w:val="001C1B49"/>
    <w:rsid w:val="001D3FD0"/>
    <w:rsid w:val="001D6316"/>
    <w:rsid w:val="001E3D2C"/>
    <w:rsid w:val="00212661"/>
    <w:rsid w:val="00221065"/>
    <w:rsid w:val="00224273"/>
    <w:rsid w:val="00234D6E"/>
    <w:rsid w:val="00235147"/>
    <w:rsid w:val="00240A22"/>
    <w:rsid w:val="00240AF1"/>
    <w:rsid w:val="00246767"/>
    <w:rsid w:val="00277F25"/>
    <w:rsid w:val="002862D4"/>
    <w:rsid w:val="00295514"/>
    <w:rsid w:val="002A0A63"/>
    <w:rsid w:val="002A263C"/>
    <w:rsid w:val="002A6482"/>
    <w:rsid w:val="002D55EE"/>
    <w:rsid w:val="002F317C"/>
    <w:rsid w:val="002F7C78"/>
    <w:rsid w:val="003025BA"/>
    <w:rsid w:val="00317D19"/>
    <w:rsid w:val="00345E4A"/>
    <w:rsid w:val="003545C2"/>
    <w:rsid w:val="00360BA3"/>
    <w:rsid w:val="0036581E"/>
    <w:rsid w:val="003947E1"/>
    <w:rsid w:val="0039533A"/>
    <w:rsid w:val="003A1CD4"/>
    <w:rsid w:val="003A2C15"/>
    <w:rsid w:val="003A42EA"/>
    <w:rsid w:val="003B3A46"/>
    <w:rsid w:val="003C424F"/>
    <w:rsid w:val="003E0771"/>
    <w:rsid w:val="003F01C7"/>
    <w:rsid w:val="004141A6"/>
    <w:rsid w:val="00421E38"/>
    <w:rsid w:val="00426AAF"/>
    <w:rsid w:val="00444F63"/>
    <w:rsid w:val="0046556E"/>
    <w:rsid w:val="004B180E"/>
    <w:rsid w:val="004C7907"/>
    <w:rsid w:val="004F02FE"/>
    <w:rsid w:val="004F2834"/>
    <w:rsid w:val="004F5DBB"/>
    <w:rsid w:val="0053425A"/>
    <w:rsid w:val="00546BA2"/>
    <w:rsid w:val="00550370"/>
    <w:rsid w:val="00560BAA"/>
    <w:rsid w:val="005652E1"/>
    <w:rsid w:val="00570823"/>
    <w:rsid w:val="005931EB"/>
    <w:rsid w:val="005D0F6C"/>
    <w:rsid w:val="005E0F33"/>
    <w:rsid w:val="005E5D84"/>
    <w:rsid w:val="005E66AE"/>
    <w:rsid w:val="005F0F6F"/>
    <w:rsid w:val="00606510"/>
    <w:rsid w:val="006120BB"/>
    <w:rsid w:val="00614FB3"/>
    <w:rsid w:val="00624106"/>
    <w:rsid w:val="0064055C"/>
    <w:rsid w:val="006611DA"/>
    <w:rsid w:val="00666209"/>
    <w:rsid w:val="006B73DE"/>
    <w:rsid w:val="006C1158"/>
    <w:rsid w:val="006C1240"/>
    <w:rsid w:val="006C7CB7"/>
    <w:rsid w:val="006E0BA6"/>
    <w:rsid w:val="006F5CBE"/>
    <w:rsid w:val="00726089"/>
    <w:rsid w:val="0073676F"/>
    <w:rsid w:val="007775F3"/>
    <w:rsid w:val="007E0BFE"/>
    <w:rsid w:val="007E4BDE"/>
    <w:rsid w:val="007E5D29"/>
    <w:rsid w:val="008142EA"/>
    <w:rsid w:val="00862FFB"/>
    <w:rsid w:val="0087769C"/>
    <w:rsid w:val="00883CEA"/>
    <w:rsid w:val="008C0B14"/>
    <w:rsid w:val="008D0A22"/>
    <w:rsid w:val="008D1D5D"/>
    <w:rsid w:val="008F18B2"/>
    <w:rsid w:val="00904B36"/>
    <w:rsid w:val="00921CC1"/>
    <w:rsid w:val="009220C5"/>
    <w:rsid w:val="00931156"/>
    <w:rsid w:val="00951C8F"/>
    <w:rsid w:val="00971FB2"/>
    <w:rsid w:val="009751E1"/>
    <w:rsid w:val="009E5C61"/>
    <w:rsid w:val="00A15551"/>
    <w:rsid w:val="00A22208"/>
    <w:rsid w:val="00A33929"/>
    <w:rsid w:val="00A35FB1"/>
    <w:rsid w:val="00A61914"/>
    <w:rsid w:val="00A649C0"/>
    <w:rsid w:val="00A86580"/>
    <w:rsid w:val="00A87285"/>
    <w:rsid w:val="00A87D05"/>
    <w:rsid w:val="00AA2B91"/>
    <w:rsid w:val="00AB40AE"/>
    <w:rsid w:val="00AD07F4"/>
    <w:rsid w:val="00AD1CFD"/>
    <w:rsid w:val="00AD1E4F"/>
    <w:rsid w:val="00AF048E"/>
    <w:rsid w:val="00AF1F9F"/>
    <w:rsid w:val="00AF522A"/>
    <w:rsid w:val="00B00C92"/>
    <w:rsid w:val="00B06004"/>
    <w:rsid w:val="00B06486"/>
    <w:rsid w:val="00B1559C"/>
    <w:rsid w:val="00B20DFF"/>
    <w:rsid w:val="00B51892"/>
    <w:rsid w:val="00B5367E"/>
    <w:rsid w:val="00B85675"/>
    <w:rsid w:val="00BB0881"/>
    <w:rsid w:val="00BC202B"/>
    <w:rsid w:val="00BC3AAF"/>
    <w:rsid w:val="00BC3CF7"/>
    <w:rsid w:val="00BD5037"/>
    <w:rsid w:val="00BF4FB6"/>
    <w:rsid w:val="00C06D6C"/>
    <w:rsid w:val="00C17226"/>
    <w:rsid w:val="00C63280"/>
    <w:rsid w:val="00C81CD9"/>
    <w:rsid w:val="00CB2EF9"/>
    <w:rsid w:val="00CD29D5"/>
    <w:rsid w:val="00CD7D99"/>
    <w:rsid w:val="00D04D12"/>
    <w:rsid w:val="00D06770"/>
    <w:rsid w:val="00D150EF"/>
    <w:rsid w:val="00D252D4"/>
    <w:rsid w:val="00D47130"/>
    <w:rsid w:val="00D60430"/>
    <w:rsid w:val="00D64213"/>
    <w:rsid w:val="00D81852"/>
    <w:rsid w:val="00D91B2B"/>
    <w:rsid w:val="00DF18B9"/>
    <w:rsid w:val="00E45AE1"/>
    <w:rsid w:val="00E57A09"/>
    <w:rsid w:val="00E65512"/>
    <w:rsid w:val="00EC498A"/>
    <w:rsid w:val="00EC747F"/>
    <w:rsid w:val="00ED4703"/>
    <w:rsid w:val="00EE4518"/>
    <w:rsid w:val="00EF33AD"/>
    <w:rsid w:val="00EF66F0"/>
    <w:rsid w:val="00F05E9B"/>
    <w:rsid w:val="00F31BE3"/>
    <w:rsid w:val="00F3250D"/>
    <w:rsid w:val="00F4188B"/>
    <w:rsid w:val="00F526A8"/>
    <w:rsid w:val="00F6033A"/>
    <w:rsid w:val="00F731FA"/>
    <w:rsid w:val="00F77850"/>
    <w:rsid w:val="00FA144F"/>
    <w:rsid w:val="00FA2455"/>
    <w:rsid w:val="00FA527F"/>
    <w:rsid w:val="00FB26A8"/>
    <w:rsid w:val="00FB4586"/>
    <w:rsid w:val="00FF3047"/>
    <w:rsid w:val="00FF31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93D5A1"/>
  <w15:docId w15:val="{99745DB7-4005-4BE7-A5B7-E83D954A7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D29D5"/>
    <w:pPr>
      <w:overflowPunct w:val="0"/>
      <w:autoSpaceDE w:val="0"/>
      <w:autoSpaceDN w:val="0"/>
      <w:adjustRightInd w:val="0"/>
      <w:textAlignment w:val="baseline"/>
    </w:pPr>
    <w:rPr>
      <w:rFonts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nrede">
    <w:name w:val="Salutation"/>
    <w:basedOn w:val="Standard"/>
    <w:next w:val="Standard"/>
    <w:rsid w:val="00A35FB1"/>
    <w:pPr>
      <w:overflowPunct/>
      <w:autoSpaceDE/>
      <w:autoSpaceDN/>
      <w:adjustRightInd/>
      <w:spacing w:before="220" w:after="220" w:line="220" w:lineRule="atLeast"/>
      <w:jc w:val="both"/>
      <w:textAlignment w:val="auto"/>
    </w:pPr>
    <w:rPr>
      <w:rFonts w:cs="Arial"/>
      <w:spacing w:val="-5"/>
    </w:rPr>
  </w:style>
  <w:style w:type="paragraph" w:styleId="Textkrper">
    <w:name w:val="Body Text"/>
    <w:basedOn w:val="Standard"/>
    <w:rsid w:val="00A35FB1"/>
    <w:pPr>
      <w:overflowPunct/>
      <w:autoSpaceDE/>
      <w:autoSpaceDN/>
      <w:adjustRightInd/>
      <w:spacing w:after="220" w:line="220" w:lineRule="atLeast"/>
      <w:jc w:val="both"/>
      <w:textAlignment w:val="auto"/>
    </w:pPr>
    <w:rPr>
      <w:rFonts w:cs="Arial"/>
      <w:spacing w:val="-5"/>
    </w:rPr>
  </w:style>
  <w:style w:type="paragraph" w:styleId="Gruformel">
    <w:name w:val="Closing"/>
    <w:basedOn w:val="Standard"/>
    <w:next w:val="Unterschrift"/>
    <w:rsid w:val="00A35FB1"/>
    <w:pPr>
      <w:keepNext/>
      <w:overflowPunct/>
      <w:autoSpaceDE/>
      <w:autoSpaceDN/>
      <w:adjustRightInd/>
      <w:spacing w:after="220" w:line="220" w:lineRule="atLeast"/>
      <w:jc w:val="both"/>
      <w:textAlignment w:val="auto"/>
    </w:pPr>
    <w:rPr>
      <w:rFonts w:cs="Arial"/>
      <w:spacing w:val="-5"/>
    </w:rPr>
  </w:style>
  <w:style w:type="paragraph" w:styleId="Unterschrift">
    <w:name w:val="Signature"/>
    <w:basedOn w:val="Standard"/>
    <w:next w:val="FirmenunterschriftAbteilung"/>
    <w:rsid w:val="00A35FB1"/>
    <w:pPr>
      <w:keepNext/>
      <w:overflowPunct/>
      <w:autoSpaceDE/>
      <w:autoSpaceDN/>
      <w:adjustRightInd/>
      <w:spacing w:before="720" w:line="220" w:lineRule="atLeast"/>
      <w:jc w:val="both"/>
      <w:textAlignment w:val="auto"/>
    </w:pPr>
    <w:rPr>
      <w:rFonts w:cs="Arial"/>
      <w:spacing w:val="-5"/>
    </w:rPr>
  </w:style>
  <w:style w:type="paragraph" w:customStyle="1" w:styleId="Firmenname">
    <w:name w:val="Firmenname"/>
    <w:basedOn w:val="Standard"/>
    <w:rsid w:val="00A35FB1"/>
    <w:pPr>
      <w:framePr w:w="3845" w:h="1584" w:hSpace="187" w:vSpace="187" w:wrap="notBeside" w:vAnchor="page" w:hAnchor="margin" w:y="894" w:anchorLock="1"/>
      <w:overflowPunct/>
      <w:autoSpaceDE/>
      <w:autoSpaceDN/>
      <w:adjustRightInd/>
      <w:spacing w:line="280" w:lineRule="atLeast"/>
      <w:jc w:val="both"/>
      <w:textAlignment w:val="auto"/>
    </w:pPr>
    <w:rPr>
      <w:rFonts w:ascii="Arial Black" w:hAnsi="Arial Black" w:cs="Arial"/>
      <w:spacing w:val="-25"/>
      <w:sz w:val="32"/>
    </w:rPr>
  </w:style>
  <w:style w:type="paragraph" w:styleId="Datum">
    <w:name w:val="Date"/>
    <w:basedOn w:val="Standard"/>
    <w:next w:val="Standard"/>
    <w:rsid w:val="00A35FB1"/>
    <w:pPr>
      <w:overflowPunct/>
      <w:autoSpaceDE/>
      <w:autoSpaceDN/>
      <w:adjustRightInd/>
      <w:spacing w:after="220" w:line="220" w:lineRule="atLeast"/>
      <w:jc w:val="both"/>
      <w:textAlignment w:val="auto"/>
    </w:pPr>
    <w:rPr>
      <w:rFonts w:cs="Arial"/>
      <w:spacing w:val="-5"/>
    </w:rPr>
  </w:style>
  <w:style w:type="paragraph" w:customStyle="1" w:styleId="Briefkopf">
    <w:name w:val="Briefkopf"/>
    <w:basedOn w:val="Kopfzeile"/>
    <w:rsid w:val="00A35FB1"/>
    <w:pPr>
      <w:framePr w:h="5914" w:hRule="exact" w:hSpace="142" w:vSpace="142" w:wrap="notBeside" w:vAnchor="page" w:hAnchor="margin" w:y="1"/>
    </w:pPr>
    <w:rPr>
      <w:rFonts w:ascii="Garamond" w:hAnsi="Garamond"/>
      <w:spacing w:val="0"/>
      <w:kern w:val="18"/>
    </w:rPr>
  </w:style>
  <w:style w:type="paragraph" w:customStyle="1" w:styleId="Absender">
    <w:name w:val="Absender"/>
    <w:basedOn w:val="Standard"/>
    <w:rsid w:val="00A35FB1"/>
    <w:pPr>
      <w:keepLines/>
      <w:framePr w:w="4320" w:h="965" w:hSpace="187" w:vSpace="187" w:wrap="notBeside" w:vAnchor="page" w:hAnchor="margin" w:xAlign="right" w:y="966" w:anchorLock="1"/>
      <w:tabs>
        <w:tab w:val="left" w:pos="2160"/>
      </w:tabs>
      <w:overflowPunct/>
      <w:autoSpaceDE/>
      <w:autoSpaceDN/>
      <w:adjustRightInd/>
      <w:spacing w:line="160" w:lineRule="atLeast"/>
      <w:jc w:val="both"/>
      <w:textAlignment w:val="auto"/>
    </w:pPr>
    <w:rPr>
      <w:rFonts w:cs="Arial"/>
      <w:spacing w:val="-5"/>
      <w:sz w:val="14"/>
    </w:rPr>
  </w:style>
  <w:style w:type="paragraph" w:customStyle="1" w:styleId="FirmenunterschriftAbteilung">
    <w:name w:val="Firmenunterschrift Abteilung"/>
    <w:basedOn w:val="Unterschrift"/>
    <w:next w:val="Standard"/>
    <w:rsid w:val="00A35FB1"/>
    <w:pPr>
      <w:spacing w:before="0"/>
    </w:pPr>
  </w:style>
  <w:style w:type="paragraph" w:styleId="Kopfzeile">
    <w:name w:val="header"/>
    <w:basedOn w:val="Standard"/>
    <w:link w:val="KopfzeileZchn"/>
    <w:rsid w:val="00A35FB1"/>
    <w:pPr>
      <w:tabs>
        <w:tab w:val="center" w:pos="4320"/>
        <w:tab w:val="right" w:pos="8640"/>
      </w:tabs>
      <w:overflowPunct/>
      <w:autoSpaceDE/>
      <w:autoSpaceDN/>
      <w:adjustRightInd/>
      <w:jc w:val="both"/>
      <w:textAlignment w:val="auto"/>
    </w:pPr>
    <w:rPr>
      <w:rFonts w:cs="Arial"/>
      <w:spacing w:val="-5"/>
    </w:rPr>
  </w:style>
  <w:style w:type="paragraph" w:styleId="Fuzeile">
    <w:name w:val="footer"/>
    <w:basedOn w:val="Standard"/>
    <w:link w:val="FuzeileZchn"/>
    <w:uiPriority w:val="99"/>
    <w:rsid w:val="00A35FB1"/>
    <w:pPr>
      <w:tabs>
        <w:tab w:val="center" w:pos="4536"/>
        <w:tab w:val="right" w:pos="9072"/>
      </w:tabs>
      <w:overflowPunct/>
      <w:autoSpaceDE/>
      <w:autoSpaceDN/>
      <w:adjustRightInd/>
      <w:jc w:val="both"/>
      <w:textAlignment w:val="auto"/>
    </w:pPr>
    <w:rPr>
      <w:rFonts w:cs="Arial"/>
      <w:spacing w:val="-5"/>
    </w:rPr>
  </w:style>
  <w:style w:type="paragraph" w:customStyle="1" w:styleId="Bezugszeichenzeile">
    <w:name w:val="Bezugszeichenzeile"/>
    <w:basedOn w:val="Standard"/>
    <w:next w:val="Bezugszeichentext"/>
    <w:rsid w:val="00A35FB1"/>
    <w:pPr>
      <w:framePr w:w="9639" w:hSpace="142" w:vSpace="142" w:wrap="notBeside" w:vAnchor="page" w:hAnchor="text" w:y="5524"/>
      <w:tabs>
        <w:tab w:val="left" w:pos="2835"/>
        <w:tab w:val="left" w:pos="5783"/>
        <w:tab w:val="left" w:pos="8080"/>
      </w:tabs>
      <w:overflowPunct/>
      <w:autoSpaceDE/>
      <w:autoSpaceDN/>
      <w:adjustRightInd/>
      <w:jc w:val="both"/>
      <w:textAlignment w:val="auto"/>
    </w:pPr>
    <w:rPr>
      <w:rFonts w:cs="Arial"/>
      <w:spacing w:val="-5"/>
      <w:sz w:val="16"/>
    </w:rPr>
  </w:style>
  <w:style w:type="paragraph" w:customStyle="1" w:styleId="Bezugszeichentext">
    <w:name w:val="Bezugszeichentext"/>
    <w:basedOn w:val="Bezugszeichenzeile"/>
    <w:next w:val="Betreffzeile"/>
    <w:rsid w:val="00A35FB1"/>
    <w:pPr>
      <w:framePr w:wrap="notBeside"/>
      <w:ind w:right="-964"/>
    </w:pPr>
    <w:rPr>
      <w:sz w:val="20"/>
    </w:rPr>
  </w:style>
  <w:style w:type="paragraph" w:customStyle="1" w:styleId="Betreffzeile">
    <w:name w:val="Betreffzeile"/>
    <w:basedOn w:val="Standard"/>
    <w:next w:val="Anrede"/>
    <w:rsid w:val="00A35FB1"/>
    <w:pPr>
      <w:framePr w:wrap="notBeside" w:vAnchor="page" w:hAnchor="text" w:y="6482"/>
      <w:overflowPunct/>
      <w:autoSpaceDE/>
      <w:autoSpaceDN/>
      <w:adjustRightInd/>
      <w:jc w:val="both"/>
      <w:textAlignment w:val="auto"/>
    </w:pPr>
    <w:rPr>
      <w:rFonts w:cs="Arial"/>
      <w:b/>
      <w:spacing w:val="-5"/>
    </w:rPr>
  </w:style>
  <w:style w:type="paragraph" w:customStyle="1" w:styleId="AbsenderimKuvertfenster">
    <w:name w:val="Absender im Kuvertfenster"/>
    <w:basedOn w:val="Standard"/>
    <w:next w:val="Standard"/>
    <w:rsid w:val="00A35FB1"/>
    <w:pPr>
      <w:framePr w:wrap="notBeside" w:vAnchor="page" w:hAnchor="text" w:y="2881"/>
      <w:overflowPunct/>
      <w:autoSpaceDE/>
      <w:autoSpaceDN/>
      <w:adjustRightInd/>
      <w:textAlignment w:val="auto"/>
    </w:pPr>
    <w:rPr>
      <w:rFonts w:cs="Arial"/>
      <w:sz w:val="16"/>
      <w:u w:val="single"/>
    </w:rPr>
  </w:style>
  <w:style w:type="paragraph" w:customStyle="1" w:styleId="Versandanweisungen">
    <w:name w:val="Versandanweisungen"/>
    <w:basedOn w:val="Standard"/>
    <w:next w:val="Standard"/>
    <w:rsid w:val="00A35FB1"/>
    <w:pPr>
      <w:framePr w:wrap="notBeside" w:vAnchor="page" w:hAnchor="text" w:y="2881"/>
      <w:overflowPunct/>
      <w:autoSpaceDE/>
      <w:autoSpaceDN/>
      <w:adjustRightInd/>
      <w:textAlignment w:val="auto"/>
    </w:pPr>
    <w:rPr>
      <w:rFonts w:cs="Arial"/>
    </w:rPr>
  </w:style>
  <w:style w:type="character" w:customStyle="1" w:styleId="FormatvorlagePodolsky">
    <w:name w:val="Formatvorlage Podolsky"/>
    <w:rsid w:val="00AD1CFD"/>
    <w:rPr>
      <w:rFonts w:ascii="EurostileT" w:hAnsi="EurostileT"/>
      <w:sz w:val="22"/>
    </w:rPr>
  </w:style>
  <w:style w:type="paragraph" w:customStyle="1" w:styleId="Firmenunterschrift">
    <w:name w:val="Firmenunterschrift"/>
    <w:basedOn w:val="FirmenunterschriftAbteilung"/>
    <w:rsid w:val="00A35FB1"/>
  </w:style>
  <w:style w:type="paragraph" w:customStyle="1" w:styleId="Briefkopfadresse">
    <w:name w:val="Briefkopfadresse"/>
    <w:basedOn w:val="Standard"/>
    <w:rsid w:val="00A35FB1"/>
    <w:pPr>
      <w:framePr w:wrap="notBeside" w:vAnchor="page" w:hAnchor="text" w:y="3369"/>
      <w:overflowPunct/>
      <w:autoSpaceDE/>
      <w:autoSpaceDN/>
      <w:adjustRightInd/>
      <w:spacing w:line="220" w:lineRule="atLeast"/>
      <w:jc w:val="both"/>
      <w:textAlignment w:val="auto"/>
    </w:pPr>
    <w:rPr>
      <w:rFonts w:cs="Arial"/>
      <w:spacing w:val="-5"/>
    </w:rPr>
  </w:style>
  <w:style w:type="paragraph" w:customStyle="1" w:styleId="CcListe">
    <w:name w:val="Cc Liste"/>
    <w:basedOn w:val="Standard"/>
    <w:rsid w:val="00A35FB1"/>
    <w:pPr>
      <w:tabs>
        <w:tab w:val="left" w:pos="1134"/>
      </w:tabs>
      <w:overflowPunct/>
      <w:autoSpaceDE/>
      <w:autoSpaceDN/>
      <w:adjustRightInd/>
      <w:jc w:val="both"/>
      <w:textAlignment w:val="auto"/>
    </w:pPr>
    <w:rPr>
      <w:rFonts w:cs="Arial"/>
      <w:spacing w:val="-5"/>
    </w:rPr>
  </w:style>
  <w:style w:type="paragraph" w:styleId="Makrotext">
    <w:name w:val="macro"/>
    <w:semiHidden/>
    <w:rsid w:val="00A35FB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spacing w:val="-5"/>
    </w:rPr>
  </w:style>
  <w:style w:type="paragraph" w:styleId="Sprechblasentext">
    <w:name w:val="Balloon Text"/>
    <w:basedOn w:val="Standard"/>
    <w:link w:val="SprechblasentextZchn"/>
    <w:rsid w:val="00D60430"/>
    <w:pPr>
      <w:overflowPunct/>
      <w:autoSpaceDE/>
      <w:autoSpaceDN/>
      <w:adjustRightInd/>
      <w:jc w:val="both"/>
      <w:textAlignment w:val="auto"/>
    </w:pPr>
    <w:rPr>
      <w:rFonts w:ascii="Tahoma" w:hAnsi="Tahoma" w:cs="Tahoma"/>
      <w:spacing w:val="-5"/>
      <w:sz w:val="16"/>
      <w:szCs w:val="16"/>
    </w:rPr>
  </w:style>
  <w:style w:type="character" w:customStyle="1" w:styleId="SprechblasentextZchn">
    <w:name w:val="Sprechblasentext Zchn"/>
    <w:basedOn w:val="Absatz-Standardschriftart"/>
    <w:link w:val="Sprechblasentext"/>
    <w:rsid w:val="00D60430"/>
    <w:rPr>
      <w:rFonts w:ascii="Tahoma" w:hAnsi="Tahoma" w:cs="Tahoma"/>
      <w:sz w:val="16"/>
      <w:szCs w:val="16"/>
    </w:rPr>
  </w:style>
  <w:style w:type="table" w:styleId="Tabellenraster">
    <w:name w:val="Table Grid"/>
    <w:basedOn w:val="NormaleTabelle"/>
    <w:rsid w:val="00560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560BAA"/>
    <w:rPr>
      <w:color w:val="0000FF" w:themeColor="hyperlink"/>
      <w:u w:val="single"/>
    </w:rPr>
  </w:style>
  <w:style w:type="character" w:customStyle="1" w:styleId="FuzeileZchn">
    <w:name w:val="Fußzeile Zchn"/>
    <w:basedOn w:val="Absatz-Standardschriftart"/>
    <w:link w:val="Fuzeile"/>
    <w:uiPriority w:val="99"/>
    <w:rsid w:val="008142EA"/>
    <w:rPr>
      <w:spacing w:val="-5"/>
    </w:rPr>
  </w:style>
  <w:style w:type="character" w:customStyle="1" w:styleId="KopfzeileZchn">
    <w:name w:val="Kopfzeile Zchn"/>
    <w:basedOn w:val="Absatz-Standardschriftart"/>
    <w:link w:val="Kopfzeile"/>
    <w:rsid w:val="00CD29D5"/>
    <w:rPr>
      <w:spacing w:val="-5"/>
    </w:rPr>
  </w:style>
  <w:style w:type="character" w:styleId="Platzhaltertext">
    <w:name w:val="Placeholder Text"/>
    <w:basedOn w:val="Absatz-Standardschriftart"/>
    <w:uiPriority w:val="99"/>
    <w:semiHidden/>
    <w:rsid w:val="00CD29D5"/>
    <w:rPr>
      <w:color w:val="808080"/>
    </w:rPr>
  </w:style>
  <w:style w:type="paragraph" w:styleId="Listenabsatz">
    <w:name w:val="List Paragraph"/>
    <w:basedOn w:val="Standard"/>
    <w:uiPriority w:val="34"/>
    <w:qFormat/>
    <w:rsid w:val="00E45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592010">
      <w:bodyDiv w:val="1"/>
      <w:marLeft w:val="0"/>
      <w:marRight w:val="0"/>
      <w:marTop w:val="0"/>
      <w:marBottom w:val="0"/>
      <w:divBdr>
        <w:top w:val="none" w:sz="0" w:space="0" w:color="auto"/>
        <w:left w:val="none" w:sz="0" w:space="0" w:color="auto"/>
        <w:bottom w:val="none" w:sz="0" w:space="0" w:color="auto"/>
        <w:right w:val="none" w:sz="0" w:space="0" w:color="auto"/>
      </w:divBdr>
    </w:div>
    <w:div w:id="1117067376">
      <w:bodyDiv w:val="1"/>
      <w:marLeft w:val="0"/>
      <w:marRight w:val="0"/>
      <w:marTop w:val="0"/>
      <w:marBottom w:val="0"/>
      <w:divBdr>
        <w:top w:val="none" w:sz="0" w:space="0" w:color="auto"/>
        <w:left w:val="none" w:sz="0" w:space="0" w:color="auto"/>
        <w:bottom w:val="none" w:sz="0" w:space="0" w:color="auto"/>
        <w:right w:val="none" w:sz="0" w:space="0" w:color="auto"/>
      </w:divBdr>
    </w:div>
    <w:div w:id="1169558906">
      <w:bodyDiv w:val="1"/>
      <w:marLeft w:val="0"/>
      <w:marRight w:val="0"/>
      <w:marTop w:val="0"/>
      <w:marBottom w:val="0"/>
      <w:divBdr>
        <w:top w:val="none" w:sz="0" w:space="0" w:color="auto"/>
        <w:left w:val="none" w:sz="0" w:space="0" w:color="auto"/>
        <w:bottom w:val="none" w:sz="0" w:space="0" w:color="auto"/>
        <w:right w:val="none" w:sz="0" w:space="0" w:color="auto"/>
      </w:divBdr>
    </w:div>
    <w:div w:id="21416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chgruber\bpm-gmbh.de\VGV26%20-%20Dokumente\Blumberg%20GeSa%20Sportstadion\VgV%20Freianlagen\10%20Ver&#246;ffentlichung\Teilnahmeunterlagen\Beiblatt%20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2E656CC2A6D4EECB44C6631F1EE0C6D"/>
        <w:category>
          <w:name w:val="Allgemein"/>
          <w:gallery w:val="placeholder"/>
        </w:category>
        <w:types>
          <w:type w:val="bbPlcHdr"/>
        </w:types>
        <w:behaviors>
          <w:behavior w:val="content"/>
        </w:behaviors>
        <w:guid w:val="{FDFC8C14-425A-4958-B9F5-3943C584D9D2}"/>
      </w:docPartPr>
      <w:docPartBody>
        <w:p w:rsidR="00776CD3" w:rsidRDefault="00776CD3">
          <w:pPr>
            <w:pStyle w:val="E2E656CC2A6D4EECB44C6631F1EE0C6D"/>
          </w:pPr>
          <w:r w:rsidRPr="00442F60">
            <w:rPr>
              <w:rStyle w:val="Platzhaltertext"/>
              <w:color w:val="808080" w:themeColor="background1" w:themeShade="80"/>
              <w:highlight w:val="lightGray"/>
            </w:rPr>
            <w:t>...</w:t>
          </w:r>
        </w:p>
      </w:docPartBody>
    </w:docPart>
    <w:docPart>
      <w:docPartPr>
        <w:name w:val="CD6B47579E0B42B798BB8B3A8F1D59FA"/>
        <w:category>
          <w:name w:val="Allgemein"/>
          <w:gallery w:val="placeholder"/>
        </w:category>
        <w:types>
          <w:type w:val="bbPlcHdr"/>
        </w:types>
        <w:behaviors>
          <w:behavior w:val="content"/>
        </w:behaviors>
        <w:guid w:val="{64B064CC-0271-4F1B-8DA3-7B887CF20008}"/>
      </w:docPartPr>
      <w:docPartBody>
        <w:p w:rsidR="00776CD3" w:rsidRDefault="00776CD3">
          <w:pPr>
            <w:pStyle w:val="CD6B47579E0B42B798BB8B3A8F1D59FA"/>
          </w:pPr>
          <w:r w:rsidRPr="00442F60">
            <w:rPr>
              <w:rStyle w:val="Platzhaltertext"/>
              <w:color w:val="808080" w:themeColor="background1" w:themeShade="80"/>
              <w:highlight w:val="lightGray"/>
            </w:rPr>
            <w:t>...</w:t>
          </w:r>
        </w:p>
      </w:docPartBody>
    </w:docPart>
    <w:docPart>
      <w:docPartPr>
        <w:name w:val="56B9AA2BB37B4EFDA9C9F7268C64A458"/>
        <w:category>
          <w:name w:val="Allgemein"/>
          <w:gallery w:val="placeholder"/>
        </w:category>
        <w:types>
          <w:type w:val="bbPlcHdr"/>
        </w:types>
        <w:behaviors>
          <w:behavior w:val="content"/>
        </w:behaviors>
        <w:guid w:val="{A41517D4-9ACF-4CDE-B789-C4789A95264B}"/>
      </w:docPartPr>
      <w:docPartBody>
        <w:p w:rsidR="00776CD3" w:rsidRDefault="00776CD3">
          <w:pPr>
            <w:pStyle w:val="56B9AA2BB37B4EFDA9C9F7268C64A458"/>
          </w:pPr>
          <w:r w:rsidRPr="00442F60">
            <w:rPr>
              <w:rStyle w:val="Platzhaltertext"/>
              <w:color w:val="808080" w:themeColor="background1" w:themeShade="80"/>
              <w:highlight w:val="lightGray"/>
            </w:rPr>
            <w:t>...</w:t>
          </w:r>
        </w:p>
      </w:docPartBody>
    </w:docPart>
    <w:docPart>
      <w:docPartPr>
        <w:name w:val="A8ADBD26799A4AC8A5BCF9F09C18156B"/>
        <w:category>
          <w:name w:val="Allgemein"/>
          <w:gallery w:val="placeholder"/>
        </w:category>
        <w:types>
          <w:type w:val="bbPlcHdr"/>
        </w:types>
        <w:behaviors>
          <w:behavior w:val="content"/>
        </w:behaviors>
        <w:guid w:val="{88B34CAA-7854-4D70-BDED-3FBA57D1C14F}"/>
      </w:docPartPr>
      <w:docPartBody>
        <w:p w:rsidR="00776CD3" w:rsidRDefault="00776CD3">
          <w:pPr>
            <w:pStyle w:val="A8ADBD26799A4AC8A5BCF9F09C18156B"/>
          </w:pPr>
          <w:r w:rsidRPr="00262254">
            <w:rPr>
              <w:color w:val="808080" w:themeColor="background1" w:themeShade="80"/>
              <w:highlight w:val="lightGray"/>
            </w:rPr>
            <w:t>…</w:t>
          </w:r>
        </w:p>
      </w:docPartBody>
    </w:docPart>
    <w:docPart>
      <w:docPartPr>
        <w:name w:val="CDB39E0CC1764FCA8B7D9FEC69630003"/>
        <w:category>
          <w:name w:val="Allgemein"/>
          <w:gallery w:val="placeholder"/>
        </w:category>
        <w:types>
          <w:type w:val="bbPlcHdr"/>
        </w:types>
        <w:behaviors>
          <w:behavior w:val="content"/>
        </w:behaviors>
        <w:guid w:val="{57370C5E-1754-4EDA-8DEF-146D25284E63}"/>
      </w:docPartPr>
      <w:docPartBody>
        <w:p w:rsidR="00776CD3" w:rsidRDefault="00776CD3">
          <w:pPr>
            <w:pStyle w:val="CDB39E0CC1764FCA8B7D9FEC69630003"/>
          </w:pPr>
          <w:r w:rsidRPr="00262254">
            <w:rPr>
              <w:rStyle w:val="Platzhaltertext"/>
              <w:color w:val="808080" w:themeColor="background1" w:themeShade="80"/>
              <w:highlight w:val="lightGray"/>
            </w:rPr>
            <w:t>Datum</w:t>
          </w:r>
        </w:p>
      </w:docPartBody>
    </w:docPart>
    <w:docPart>
      <w:docPartPr>
        <w:name w:val="4E7E5A6E138B4A9A91BAB0081A9285C2"/>
        <w:category>
          <w:name w:val="Allgemein"/>
          <w:gallery w:val="placeholder"/>
        </w:category>
        <w:types>
          <w:type w:val="bbPlcHdr"/>
        </w:types>
        <w:behaviors>
          <w:behavior w:val="content"/>
        </w:behaviors>
        <w:guid w:val="{B6ED91F8-F27C-4680-94E0-2AE0F8D1250B}"/>
      </w:docPartPr>
      <w:docPartBody>
        <w:p w:rsidR="00776CD3" w:rsidRDefault="00776CD3">
          <w:pPr>
            <w:pStyle w:val="4E7E5A6E138B4A9A91BAB0081A9285C2"/>
          </w:pPr>
          <w:r w:rsidRPr="00442F60">
            <w:rPr>
              <w:rStyle w:val="Platzhaltertext"/>
              <w:color w:val="808080" w:themeColor="background1" w:themeShade="80"/>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Eurostile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CD3"/>
    <w:rsid w:val="001F2773"/>
    <w:rsid w:val="003A42EA"/>
    <w:rsid w:val="00776CD3"/>
    <w:rsid w:val="00BF4FB6"/>
    <w:rsid w:val="00C06D6C"/>
    <w:rsid w:val="00F6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E2E656CC2A6D4EECB44C6631F1EE0C6D">
    <w:name w:val="E2E656CC2A6D4EECB44C6631F1EE0C6D"/>
  </w:style>
  <w:style w:type="paragraph" w:customStyle="1" w:styleId="CD6B47579E0B42B798BB8B3A8F1D59FA">
    <w:name w:val="CD6B47579E0B42B798BB8B3A8F1D59FA"/>
  </w:style>
  <w:style w:type="paragraph" w:customStyle="1" w:styleId="56B9AA2BB37B4EFDA9C9F7268C64A458">
    <w:name w:val="56B9AA2BB37B4EFDA9C9F7268C64A458"/>
  </w:style>
  <w:style w:type="paragraph" w:customStyle="1" w:styleId="A8ADBD26799A4AC8A5BCF9F09C18156B">
    <w:name w:val="A8ADBD26799A4AC8A5BCF9F09C18156B"/>
  </w:style>
  <w:style w:type="paragraph" w:customStyle="1" w:styleId="CDB39E0CC1764FCA8B7D9FEC69630003">
    <w:name w:val="CDB39E0CC1764FCA8B7D9FEC69630003"/>
  </w:style>
  <w:style w:type="paragraph" w:customStyle="1" w:styleId="4E7E5A6E138B4A9A91BAB0081A9285C2">
    <w:name w:val="4E7E5A6E138B4A9A91BAB0081A9285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d3490b-8cf4-4df3-8062-e3f638dce1f9" xsi:nil="true"/>
    <lcf76f155ced4ddcb4097134ff3c332f xmlns="2940514c-40f4-4e59-868e-1d7989e21c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7CA00D24669941A7E94160AB949DE6" ma:contentTypeVersion="10" ma:contentTypeDescription="Create a new document." ma:contentTypeScope="" ma:versionID="c4d1ee7fabe9603eb1726679ddc80614">
  <xsd:schema xmlns:xsd="http://www.w3.org/2001/XMLSchema" xmlns:xs="http://www.w3.org/2001/XMLSchema" xmlns:p="http://schemas.microsoft.com/office/2006/metadata/properties" xmlns:ns2="2940514c-40f4-4e59-868e-1d7989e21cfb" xmlns:ns3="5dd3490b-8cf4-4df3-8062-e3f638dce1f9" targetNamespace="http://schemas.microsoft.com/office/2006/metadata/properties" ma:root="true" ma:fieldsID="fc497d306fcdd8527d66e669d475a34e" ns2:_="" ns3:_="">
    <xsd:import namespace="2940514c-40f4-4e59-868e-1d7989e21cfb"/>
    <xsd:import namespace="5dd3490b-8cf4-4df3-8062-e3f638dce1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0514c-40f4-4e59-868e-1d7989e21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53941e7-2f2f-4ffe-ab97-3804ce7b8dd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d3490b-8cf4-4df3-8062-e3f638dce1f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141c93b-3cb9-4e49-bd86-91954cce8db0}" ma:internalName="TaxCatchAll" ma:showField="CatchAllData" ma:web="5dd3490b-8cf4-4df3-8062-e3f638dce1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DC5FF5-B118-4BA1-80DC-FFCB12D4A66A}">
  <ds:schemaRefs>
    <ds:schemaRef ds:uri="http://schemas.microsoft.com/office/2006/metadata/properties"/>
    <ds:schemaRef ds:uri="http://schemas.microsoft.com/office/infopath/2007/PartnerControls"/>
    <ds:schemaRef ds:uri="5dd3490b-8cf4-4df3-8062-e3f638dce1f9"/>
    <ds:schemaRef ds:uri="2940514c-40f4-4e59-868e-1d7989e21cfb"/>
  </ds:schemaRefs>
</ds:datastoreItem>
</file>

<file path=customXml/itemProps2.xml><?xml version="1.0" encoding="utf-8"?>
<ds:datastoreItem xmlns:ds="http://schemas.openxmlformats.org/officeDocument/2006/customXml" ds:itemID="{658A3189-83CD-4F11-88B9-DB35E254381D}">
  <ds:schemaRefs>
    <ds:schemaRef ds:uri="http://schemas.openxmlformats.org/officeDocument/2006/bibliography"/>
  </ds:schemaRefs>
</ds:datastoreItem>
</file>

<file path=customXml/itemProps3.xml><?xml version="1.0" encoding="utf-8"?>
<ds:datastoreItem xmlns:ds="http://schemas.openxmlformats.org/officeDocument/2006/customXml" ds:itemID="{11F328CB-4922-4E36-9432-B338459335FB}">
  <ds:schemaRefs>
    <ds:schemaRef ds:uri="http://schemas.microsoft.com/sharepoint/v3/contenttype/forms"/>
  </ds:schemaRefs>
</ds:datastoreItem>
</file>

<file path=customXml/itemProps4.xml><?xml version="1.0" encoding="utf-8"?>
<ds:datastoreItem xmlns:ds="http://schemas.openxmlformats.org/officeDocument/2006/customXml" ds:itemID="{DB64C200-79E1-4EFE-A35A-AE34B7FBD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0514c-40f4-4e59-868e-1d7989e21cfb"/>
    <ds:schemaRef ds:uri="5dd3490b-8cf4-4df3-8062-e3f638dce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Beiblatt E</Template>
  <TotalTime>0</TotalTime>
  <Pages>2</Pages>
  <Words>437</Words>
  <Characters>2496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Professioneller Brief</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Professioneller Brief</dc:title>
  <dc:creator>Dachgruber, Cornelia</dc:creator>
  <cp:lastModifiedBy>Dachgruber, Cornelia</cp:lastModifiedBy>
  <cp:revision>4</cp:revision>
  <cp:lastPrinted>2015-07-02T14:13:00Z</cp:lastPrinted>
  <dcterms:created xsi:type="dcterms:W3CDTF">2026-06-15T09:03:00Z</dcterms:created>
  <dcterms:modified xsi:type="dcterms:W3CDTF">2026-06-30T13:33:00Z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LCID">
    <vt:i4>1031</vt:i4>
  </property>
  <property fmtid="{D5CDD505-2E9C-101B-9397-08002B2CF9AE}" pid="4" name="Version">
    <vt:i4>99031900</vt:i4>
  </property>
  <property fmtid="{D5CDD505-2E9C-101B-9397-08002B2CF9AE}" pid="5" name="ContentTypeId">
    <vt:lpwstr>0x010100367CA00D24669941A7E94160AB949DE6</vt:lpwstr>
  </property>
  <property fmtid="{D5CDD505-2E9C-101B-9397-08002B2CF9AE}" pid="6" name="MediaServiceImageTags">
    <vt:lpwstr/>
  </property>
</Properties>
</file>